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42BC3014" w:rsidR="005D4E7D" w:rsidRPr="00F5714B" w:rsidRDefault="00D030EB" w:rsidP="005D4E7D">
      <w:pPr>
        <w:tabs>
          <w:tab w:val="right" w:pos="9638"/>
        </w:tabs>
        <w:rPr>
          <w:rFonts w:ascii="Arial" w:hAnsi="Arial" w:cs="Arial"/>
          <w:b/>
          <w:bCs/>
          <w:sz w:val="24"/>
          <w:szCs w:val="24"/>
        </w:rPr>
      </w:pPr>
      <w:bookmarkStart w:id="0" w:name="scope"/>
      <w:bookmarkStart w:id="1" w:name="_Toc93073649"/>
      <w:bookmarkEnd w:id="0"/>
      <w:r w:rsidRPr="00F5714B">
        <w:rPr>
          <w:rFonts w:ascii="Arial" w:hAnsi="Arial" w:cs="Arial"/>
          <w:b/>
          <w:bCs/>
          <w:sz w:val="24"/>
          <w:szCs w:val="24"/>
        </w:rPr>
        <w:t>3GPP TSG-</w:t>
      </w:r>
      <w:r w:rsidRPr="00F5714B">
        <w:rPr>
          <w:rFonts w:ascii="Arial" w:hAnsi="Arial" w:cs="Arial"/>
          <w:b/>
          <w:bCs/>
          <w:sz w:val="24"/>
          <w:szCs w:val="24"/>
        </w:rPr>
        <w:fldChar w:fldCharType="begin"/>
      </w:r>
      <w:r w:rsidRPr="00F5714B">
        <w:rPr>
          <w:rFonts w:ascii="Arial" w:hAnsi="Arial" w:cs="Arial"/>
          <w:b/>
          <w:bCs/>
          <w:sz w:val="24"/>
          <w:szCs w:val="24"/>
        </w:rPr>
        <w:instrText xml:space="preserve"> DOCPROPERTY  TSG/WGRef  \* MERGEFORMAT </w:instrText>
      </w:r>
      <w:r w:rsidRPr="00F5714B">
        <w:rPr>
          <w:rFonts w:ascii="Arial" w:hAnsi="Arial" w:cs="Arial"/>
          <w:b/>
          <w:bCs/>
          <w:sz w:val="24"/>
          <w:szCs w:val="24"/>
        </w:rPr>
        <w:fldChar w:fldCharType="separate"/>
      </w:r>
      <w:r w:rsidRPr="00F5714B">
        <w:rPr>
          <w:rFonts w:ascii="Arial" w:hAnsi="Arial" w:cs="Arial"/>
          <w:b/>
          <w:bCs/>
          <w:sz w:val="24"/>
          <w:szCs w:val="24"/>
        </w:rPr>
        <w:t>SA2</w:t>
      </w:r>
      <w:r w:rsidRPr="00F5714B">
        <w:rPr>
          <w:rFonts w:ascii="Arial" w:hAnsi="Arial" w:cs="Arial"/>
          <w:b/>
          <w:bCs/>
          <w:sz w:val="24"/>
          <w:szCs w:val="24"/>
        </w:rPr>
        <w:fldChar w:fldCharType="end"/>
      </w:r>
      <w:r w:rsidRPr="00F5714B">
        <w:rPr>
          <w:rFonts w:ascii="Arial" w:hAnsi="Arial" w:cs="Arial"/>
          <w:b/>
          <w:bCs/>
          <w:sz w:val="24"/>
          <w:szCs w:val="24"/>
        </w:rPr>
        <w:t xml:space="preserve"> Meeting #</w:t>
      </w:r>
      <w:r w:rsidRPr="00F5714B">
        <w:rPr>
          <w:rFonts w:ascii="Arial" w:hAnsi="Arial" w:cs="Arial"/>
          <w:b/>
          <w:bCs/>
          <w:sz w:val="24"/>
          <w:szCs w:val="24"/>
        </w:rPr>
        <w:fldChar w:fldCharType="begin"/>
      </w:r>
      <w:r w:rsidRPr="00F5714B">
        <w:rPr>
          <w:rFonts w:ascii="Arial" w:hAnsi="Arial" w:cs="Arial"/>
          <w:b/>
          <w:bCs/>
          <w:sz w:val="24"/>
          <w:szCs w:val="24"/>
        </w:rPr>
        <w:instrText xml:space="preserve"> DOCPROPERTY  MtgSeq  \* MERGEFORMAT </w:instrText>
      </w:r>
      <w:r w:rsidRPr="00F5714B">
        <w:rPr>
          <w:rFonts w:ascii="Arial" w:hAnsi="Arial" w:cs="Arial"/>
          <w:b/>
          <w:bCs/>
          <w:sz w:val="24"/>
          <w:szCs w:val="24"/>
        </w:rPr>
        <w:fldChar w:fldCharType="separate"/>
      </w:r>
      <w:r w:rsidRPr="00F5714B">
        <w:rPr>
          <w:rFonts w:ascii="Arial" w:hAnsi="Arial" w:cs="Arial"/>
          <w:b/>
          <w:bCs/>
          <w:sz w:val="24"/>
          <w:szCs w:val="24"/>
        </w:rPr>
        <w:t>16</w:t>
      </w:r>
      <w:r w:rsidR="00673EF4" w:rsidRPr="00F5714B">
        <w:rPr>
          <w:rFonts w:ascii="Arial" w:hAnsi="Arial" w:cs="Arial"/>
          <w:b/>
          <w:bCs/>
          <w:sz w:val="24"/>
          <w:szCs w:val="24"/>
        </w:rPr>
        <w:t>9</w:t>
      </w:r>
      <w:r w:rsidRPr="00F5714B">
        <w:rPr>
          <w:rFonts w:ascii="Arial" w:hAnsi="Arial" w:cs="Arial"/>
          <w:b/>
          <w:bCs/>
          <w:sz w:val="24"/>
          <w:szCs w:val="24"/>
        </w:rPr>
        <w:fldChar w:fldCharType="end"/>
      </w:r>
      <w:r w:rsidR="005D4E7D" w:rsidRPr="00F5714B">
        <w:tab/>
      </w:r>
      <w:r w:rsidR="00E329A2" w:rsidRPr="00E329A2">
        <w:rPr>
          <w:rFonts w:ascii="Arial" w:hAnsi="Arial"/>
          <w:b/>
          <w:bCs/>
          <w:sz w:val="24"/>
          <w:szCs w:val="24"/>
        </w:rPr>
        <w:t>S2-2505319</w:t>
      </w:r>
    </w:p>
    <w:p w14:paraId="091FE08C" w14:textId="6A3E2D0A" w:rsidR="005D4E7D" w:rsidRPr="00F5714B" w:rsidRDefault="00673EF4" w:rsidP="005D4E7D">
      <w:pPr>
        <w:pBdr>
          <w:bottom w:val="single" w:sz="6" w:space="0" w:color="auto"/>
        </w:pBdr>
        <w:tabs>
          <w:tab w:val="right" w:pos="9638"/>
        </w:tabs>
        <w:rPr>
          <w:rFonts w:ascii="Arial" w:hAnsi="Arial" w:cs="Arial"/>
          <w:b/>
          <w:bCs/>
          <w:sz w:val="24"/>
        </w:rPr>
      </w:pPr>
      <w:r w:rsidRPr="00F5714B">
        <w:rPr>
          <w:rFonts w:ascii="Arial" w:hAnsi="Arial" w:cs="Arial"/>
          <w:b/>
          <w:bCs/>
          <w:sz w:val="24"/>
          <w:szCs w:val="24"/>
        </w:rPr>
        <w:t>Fukuoka, JP</w:t>
      </w:r>
      <w:r w:rsidR="00D030EB" w:rsidRPr="00F5714B">
        <w:rPr>
          <w:rFonts w:ascii="Arial" w:hAnsi="Arial" w:cs="Arial"/>
          <w:b/>
          <w:bCs/>
          <w:sz w:val="24"/>
          <w:szCs w:val="24"/>
        </w:rPr>
        <w:t xml:space="preserve">, </w:t>
      </w:r>
      <w:r w:rsidR="00D030EB" w:rsidRPr="00F5714B">
        <w:rPr>
          <w:rFonts w:ascii="Arial" w:hAnsi="Arial" w:cs="Arial"/>
          <w:b/>
          <w:bCs/>
          <w:sz w:val="24"/>
          <w:szCs w:val="24"/>
        </w:rPr>
        <w:fldChar w:fldCharType="begin"/>
      </w:r>
      <w:r w:rsidR="00D030EB" w:rsidRPr="00F5714B">
        <w:rPr>
          <w:rFonts w:ascii="Arial" w:hAnsi="Arial" w:cs="Arial"/>
          <w:b/>
          <w:bCs/>
          <w:sz w:val="24"/>
          <w:szCs w:val="24"/>
        </w:rPr>
        <w:instrText xml:space="preserve"> DOCPROPERTY  StartDate  \* MERGEFORMAT </w:instrText>
      </w:r>
      <w:r w:rsidR="00D030EB" w:rsidRPr="00F5714B">
        <w:rPr>
          <w:rFonts w:ascii="Arial" w:hAnsi="Arial" w:cs="Arial"/>
          <w:b/>
          <w:bCs/>
          <w:sz w:val="24"/>
          <w:szCs w:val="24"/>
        </w:rPr>
        <w:fldChar w:fldCharType="separate"/>
      </w:r>
      <w:r w:rsidRPr="00F5714B">
        <w:rPr>
          <w:rFonts w:ascii="Arial" w:hAnsi="Arial" w:cs="Arial"/>
          <w:b/>
          <w:bCs/>
          <w:sz w:val="24"/>
          <w:szCs w:val="24"/>
        </w:rPr>
        <w:t>19</w:t>
      </w:r>
      <w:r w:rsidRPr="00F5714B">
        <w:rPr>
          <w:rFonts w:ascii="Arial" w:hAnsi="Arial" w:cs="Arial"/>
          <w:b/>
          <w:bCs/>
          <w:sz w:val="24"/>
          <w:szCs w:val="24"/>
          <w:vertAlign w:val="superscript"/>
        </w:rPr>
        <w:t>th</w:t>
      </w:r>
      <w:r w:rsidRPr="00F5714B">
        <w:rPr>
          <w:rFonts w:ascii="Arial" w:hAnsi="Arial" w:cs="Arial"/>
          <w:b/>
          <w:bCs/>
          <w:sz w:val="24"/>
          <w:szCs w:val="24"/>
        </w:rPr>
        <w:t xml:space="preserve"> May</w:t>
      </w:r>
      <w:r w:rsidR="00D030EB" w:rsidRPr="00F5714B">
        <w:rPr>
          <w:rFonts w:ascii="Arial" w:hAnsi="Arial" w:cs="Arial"/>
          <w:b/>
          <w:bCs/>
          <w:sz w:val="24"/>
          <w:szCs w:val="24"/>
        </w:rPr>
        <w:t xml:space="preserve"> 2025</w:t>
      </w:r>
      <w:r w:rsidR="00D030EB" w:rsidRPr="00F5714B">
        <w:rPr>
          <w:rFonts w:ascii="Arial" w:hAnsi="Arial" w:cs="Arial"/>
          <w:b/>
          <w:bCs/>
          <w:sz w:val="24"/>
          <w:szCs w:val="24"/>
        </w:rPr>
        <w:fldChar w:fldCharType="end"/>
      </w:r>
      <w:r w:rsidR="00D030EB" w:rsidRPr="00F5714B">
        <w:rPr>
          <w:rFonts w:ascii="Arial" w:hAnsi="Arial" w:cs="Arial"/>
          <w:b/>
          <w:bCs/>
          <w:sz w:val="24"/>
          <w:szCs w:val="24"/>
        </w:rPr>
        <w:t xml:space="preserve"> </w:t>
      </w:r>
      <w:r w:rsidRPr="00F5714B">
        <w:rPr>
          <w:rFonts w:ascii="Arial" w:hAnsi="Arial" w:cs="Arial"/>
          <w:b/>
          <w:bCs/>
          <w:sz w:val="24"/>
          <w:szCs w:val="24"/>
        </w:rPr>
        <w:t>–</w:t>
      </w:r>
      <w:r w:rsidR="00D030EB" w:rsidRPr="00F5714B">
        <w:rPr>
          <w:rFonts w:ascii="Arial" w:hAnsi="Arial" w:cs="Arial"/>
          <w:b/>
          <w:bCs/>
          <w:sz w:val="24"/>
          <w:szCs w:val="24"/>
        </w:rPr>
        <w:t xml:space="preserve"> </w:t>
      </w:r>
      <w:r w:rsidR="00D030EB" w:rsidRPr="00F5714B">
        <w:rPr>
          <w:rFonts w:ascii="Arial" w:hAnsi="Arial" w:cs="Arial"/>
          <w:b/>
          <w:bCs/>
          <w:sz w:val="24"/>
          <w:szCs w:val="24"/>
        </w:rPr>
        <w:fldChar w:fldCharType="begin"/>
      </w:r>
      <w:r w:rsidR="00D030EB" w:rsidRPr="00F5714B">
        <w:rPr>
          <w:rFonts w:ascii="Arial" w:hAnsi="Arial" w:cs="Arial"/>
          <w:b/>
          <w:bCs/>
          <w:sz w:val="24"/>
          <w:szCs w:val="24"/>
        </w:rPr>
        <w:instrText xml:space="preserve"> DOCPROPERTY  EndDate  \* MERGEFORMAT </w:instrText>
      </w:r>
      <w:r w:rsidR="00D030EB" w:rsidRPr="00F5714B">
        <w:rPr>
          <w:rFonts w:ascii="Arial" w:hAnsi="Arial" w:cs="Arial"/>
          <w:b/>
          <w:bCs/>
          <w:sz w:val="24"/>
          <w:szCs w:val="24"/>
        </w:rPr>
        <w:fldChar w:fldCharType="separate"/>
      </w:r>
      <w:r w:rsidRPr="00F5714B">
        <w:rPr>
          <w:rFonts w:ascii="Arial" w:hAnsi="Arial" w:cs="Arial"/>
          <w:b/>
          <w:bCs/>
          <w:sz w:val="24"/>
          <w:szCs w:val="24"/>
        </w:rPr>
        <w:t>23</w:t>
      </w:r>
      <w:r w:rsidRPr="00F5714B">
        <w:rPr>
          <w:rFonts w:ascii="Arial" w:hAnsi="Arial" w:cs="Arial"/>
          <w:b/>
          <w:bCs/>
          <w:sz w:val="24"/>
          <w:szCs w:val="24"/>
          <w:vertAlign w:val="superscript"/>
        </w:rPr>
        <w:t>rd</w:t>
      </w:r>
      <w:r w:rsidRPr="00F5714B">
        <w:rPr>
          <w:rFonts w:ascii="Arial" w:hAnsi="Arial" w:cs="Arial"/>
          <w:b/>
          <w:bCs/>
          <w:sz w:val="24"/>
          <w:szCs w:val="24"/>
        </w:rPr>
        <w:t xml:space="preserve"> May</w:t>
      </w:r>
      <w:r w:rsidR="00D030EB" w:rsidRPr="00F5714B">
        <w:rPr>
          <w:rFonts w:ascii="Arial" w:hAnsi="Arial" w:cs="Arial"/>
          <w:b/>
          <w:bCs/>
          <w:sz w:val="24"/>
          <w:szCs w:val="24"/>
        </w:rPr>
        <w:t xml:space="preserve"> 2025</w:t>
      </w:r>
      <w:r w:rsidR="00D030EB" w:rsidRPr="00F5714B">
        <w:rPr>
          <w:rFonts w:ascii="Arial" w:hAnsi="Arial" w:cs="Arial"/>
          <w:b/>
          <w:bCs/>
          <w:sz w:val="24"/>
          <w:szCs w:val="24"/>
        </w:rPr>
        <w:fldChar w:fldCharType="end"/>
      </w:r>
      <w:r w:rsidR="005D4E7D" w:rsidRPr="00F5714B">
        <w:rPr>
          <w:rFonts w:ascii="Arial" w:hAnsi="Arial" w:cs="Arial"/>
          <w:b/>
          <w:noProof/>
          <w:sz w:val="24"/>
        </w:rPr>
        <w:t xml:space="preserve"> </w:t>
      </w:r>
    </w:p>
    <w:p w14:paraId="26F5FD54" w14:textId="4BF36B9F" w:rsidR="005D4E7D" w:rsidRPr="00F5714B" w:rsidRDefault="005D4E7D" w:rsidP="005D4E7D">
      <w:pPr>
        <w:ind w:left="2127" w:hanging="2127"/>
        <w:rPr>
          <w:rFonts w:ascii="Arial" w:hAnsi="Arial" w:cs="Arial"/>
          <w:b/>
        </w:rPr>
      </w:pPr>
      <w:r w:rsidRPr="00F5714B">
        <w:rPr>
          <w:rFonts w:ascii="Arial" w:hAnsi="Arial" w:cs="Arial"/>
          <w:b/>
        </w:rPr>
        <w:t>Source:</w:t>
      </w:r>
      <w:r w:rsidRPr="00F5714B">
        <w:rPr>
          <w:rFonts w:ascii="Arial" w:hAnsi="Arial" w:cs="Arial"/>
          <w:b/>
        </w:rPr>
        <w:tab/>
        <w:t>Nokia</w:t>
      </w:r>
    </w:p>
    <w:p w14:paraId="46044845" w14:textId="29B1B1E3" w:rsidR="005D4E7D" w:rsidRPr="00F5714B" w:rsidRDefault="005D4E7D" w:rsidP="3B3D26B1">
      <w:pPr>
        <w:ind w:left="2127" w:hanging="2127"/>
        <w:rPr>
          <w:rFonts w:ascii="Arial" w:hAnsi="Arial" w:cs="Arial"/>
          <w:b/>
          <w:bCs/>
        </w:rPr>
      </w:pPr>
      <w:r w:rsidRPr="00F5714B">
        <w:rPr>
          <w:rFonts w:ascii="Arial" w:hAnsi="Arial" w:cs="Arial"/>
          <w:b/>
          <w:bCs/>
        </w:rPr>
        <w:t>Title:</w:t>
      </w:r>
      <w:r w:rsidRPr="00F5714B">
        <w:tab/>
      </w:r>
      <w:bookmarkStart w:id="2" w:name="_Hlk149303547"/>
      <w:r w:rsidR="000F187F" w:rsidRPr="00F5714B">
        <w:rPr>
          <w:rFonts w:ascii="Arial" w:hAnsi="Arial" w:cs="Arial"/>
          <w:b/>
          <w:bCs/>
        </w:rPr>
        <w:t>KI #</w:t>
      </w:r>
      <w:r w:rsidR="00FC4E42" w:rsidRPr="00F5714B">
        <w:rPr>
          <w:rFonts w:ascii="Arial" w:hAnsi="Arial" w:cs="Arial"/>
          <w:b/>
          <w:bCs/>
        </w:rPr>
        <w:t>2</w:t>
      </w:r>
      <w:r w:rsidR="00F62221" w:rsidRPr="00F5714B">
        <w:rPr>
          <w:rFonts w:ascii="Arial" w:hAnsi="Arial" w:cs="Arial"/>
          <w:b/>
          <w:bCs/>
        </w:rPr>
        <w:t>:</w:t>
      </w:r>
      <w:r w:rsidR="000F187F" w:rsidRPr="00F5714B">
        <w:rPr>
          <w:rFonts w:ascii="Arial" w:hAnsi="Arial" w:cs="Arial"/>
          <w:b/>
          <w:bCs/>
        </w:rPr>
        <w:t xml:space="preserve"> New Sol:</w:t>
      </w:r>
      <w:bookmarkStart w:id="3" w:name="_Hlk149563730"/>
      <w:r w:rsidR="000F187F" w:rsidRPr="00F5714B">
        <w:rPr>
          <w:rFonts w:ascii="Arial" w:hAnsi="Arial" w:cs="Arial"/>
          <w:b/>
          <w:bCs/>
        </w:rPr>
        <w:t xml:space="preserve"> </w:t>
      </w:r>
      <w:bookmarkEnd w:id="2"/>
      <w:bookmarkEnd w:id="3"/>
      <w:proofErr w:type="spellStart"/>
      <w:r w:rsidR="00794958" w:rsidRPr="00F5714B">
        <w:rPr>
          <w:rFonts w:ascii="Arial" w:hAnsi="Arial" w:cs="Arial"/>
          <w:b/>
          <w:bCs/>
        </w:rPr>
        <w:t>Signaling</w:t>
      </w:r>
      <w:proofErr w:type="spellEnd"/>
      <w:r w:rsidR="00794958" w:rsidRPr="00F5714B">
        <w:rPr>
          <w:rFonts w:ascii="Arial" w:hAnsi="Arial" w:cs="Arial"/>
          <w:b/>
          <w:bCs/>
        </w:rPr>
        <w:t xml:space="preserve"> optimizations for voice over GEO sessions</w:t>
      </w:r>
    </w:p>
    <w:p w14:paraId="2D556738" w14:textId="77777777" w:rsidR="005D4E7D" w:rsidRPr="00F5714B" w:rsidRDefault="005D4E7D" w:rsidP="005D4E7D">
      <w:pPr>
        <w:ind w:left="2127" w:hanging="2127"/>
        <w:rPr>
          <w:rFonts w:ascii="Arial" w:hAnsi="Arial" w:cs="Arial"/>
          <w:b/>
          <w:bCs/>
        </w:rPr>
      </w:pPr>
      <w:r w:rsidRPr="00F5714B">
        <w:rPr>
          <w:rFonts w:ascii="Arial" w:hAnsi="Arial" w:cs="Arial"/>
          <w:b/>
          <w:bCs/>
        </w:rPr>
        <w:t>Document for:</w:t>
      </w:r>
      <w:r w:rsidRPr="00F5714B">
        <w:tab/>
      </w:r>
      <w:r w:rsidRPr="00F5714B">
        <w:rPr>
          <w:rFonts w:ascii="Arial" w:hAnsi="Arial" w:cs="Arial"/>
          <w:b/>
          <w:bCs/>
        </w:rPr>
        <w:t>Approval</w:t>
      </w:r>
    </w:p>
    <w:p w14:paraId="40659541" w14:textId="6DA5E424" w:rsidR="005D4E7D" w:rsidRPr="00F5714B" w:rsidRDefault="005D4E7D" w:rsidP="005D4E7D">
      <w:pPr>
        <w:ind w:left="2127" w:hanging="2127"/>
        <w:rPr>
          <w:rFonts w:ascii="Arial" w:hAnsi="Arial" w:cs="Arial"/>
          <w:b/>
        </w:rPr>
      </w:pPr>
      <w:r w:rsidRPr="00F5714B">
        <w:rPr>
          <w:rFonts w:ascii="Arial" w:hAnsi="Arial" w:cs="Arial"/>
          <w:b/>
        </w:rPr>
        <w:t>Agenda Item:</w:t>
      </w:r>
      <w:r w:rsidRPr="00F5714B">
        <w:rPr>
          <w:rFonts w:ascii="Arial" w:hAnsi="Arial" w:cs="Arial"/>
          <w:b/>
        </w:rPr>
        <w:tab/>
      </w:r>
      <w:r w:rsidR="000647F6" w:rsidRPr="00F5714B">
        <w:rPr>
          <w:rFonts w:ascii="Arial" w:hAnsi="Arial" w:cs="Arial"/>
          <w:b/>
        </w:rPr>
        <w:t>20</w:t>
      </w:r>
      <w:r w:rsidRPr="00F5714B">
        <w:rPr>
          <w:rFonts w:ascii="Arial" w:hAnsi="Arial" w:cs="Arial"/>
          <w:b/>
        </w:rPr>
        <w:t>.</w:t>
      </w:r>
      <w:r w:rsidR="003B176A" w:rsidRPr="00F5714B">
        <w:rPr>
          <w:rFonts w:ascii="Arial" w:hAnsi="Arial" w:cs="Arial"/>
          <w:b/>
        </w:rPr>
        <w:t>1.1</w:t>
      </w:r>
    </w:p>
    <w:p w14:paraId="141BA426" w14:textId="57EA95E1" w:rsidR="005D4E7D" w:rsidRPr="00F5714B" w:rsidRDefault="005D4E7D" w:rsidP="005D4E7D">
      <w:pPr>
        <w:ind w:left="2127" w:hanging="2127"/>
        <w:rPr>
          <w:rFonts w:ascii="Arial" w:hAnsi="Arial" w:cs="Arial"/>
          <w:b/>
        </w:rPr>
      </w:pPr>
      <w:r w:rsidRPr="00F5714B">
        <w:rPr>
          <w:rFonts w:ascii="Arial" w:hAnsi="Arial" w:cs="Arial"/>
          <w:b/>
        </w:rPr>
        <w:t>Work Item / Release:</w:t>
      </w:r>
      <w:r w:rsidRPr="00F5714B">
        <w:rPr>
          <w:rFonts w:ascii="Arial" w:hAnsi="Arial" w:cs="Arial"/>
          <w:b/>
        </w:rPr>
        <w:tab/>
      </w:r>
      <w:r w:rsidR="000647F6" w:rsidRPr="00F5714B">
        <w:rPr>
          <w:rFonts w:ascii="Arial" w:hAnsi="Arial" w:cs="Arial" w:hint="eastAsia"/>
          <w:b/>
        </w:rPr>
        <w:t>FS_5GSAT_</w:t>
      </w:r>
      <w:r w:rsidR="000647F6" w:rsidRPr="00F5714B">
        <w:rPr>
          <w:rFonts w:ascii="Arial" w:hAnsi="Arial" w:cs="Arial"/>
          <w:b/>
        </w:rPr>
        <w:t>Ph</w:t>
      </w:r>
      <w:r w:rsidR="000647F6" w:rsidRPr="00F5714B">
        <w:rPr>
          <w:rFonts w:ascii="Arial" w:hAnsi="Arial" w:cs="Arial" w:hint="eastAsia"/>
          <w:b/>
        </w:rPr>
        <w:t>4_ARC</w:t>
      </w:r>
      <w:r w:rsidR="000F187F" w:rsidRPr="00F5714B">
        <w:rPr>
          <w:rFonts w:ascii="Arial" w:hAnsi="Arial" w:cs="Arial"/>
          <w:b/>
        </w:rPr>
        <w:t xml:space="preserve"> / Rel-</w:t>
      </w:r>
      <w:r w:rsidR="00325528" w:rsidRPr="00F5714B">
        <w:rPr>
          <w:rFonts w:ascii="Arial" w:hAnsi="Arial" w:cs="Arial"/>
          <w:b/>
        </w:rPr>
        <w:t>20</w:t>
      </w:r>
    </w:p>
    <w:p w14:paraId="03750EDD" w14:textId="3D3CD079" w:rsidR="005D4E7D" w:rsidRPr="00F5714B" w:rsidRDefault="000F187F" w:rsidP="005D4E7D">
      <w:pPr>
        <w:rPr>
          <w:rFonts w:ascii="Arial" w:hAnsi="Arial" w:cs="Arial"/>
          <w:iCs/>
          <w:lang w:eastAsia="zh-CN"/>
        </w:rPr>
      </w:pPr>
      <w:r w:rsidRPr="00F5714B">
        <w:rPr>
          <w:rFonts w:ascii="Arial" w:hAnsi="Arial" w:cs="Arial"/>
          <w:iCs/>
        </w:rPr>
        <w:t xml:space="preserve">Abstract of the contribution: </w:t>
      </w:r>
      <w:r w:rsidRPr="00F5714B">
        <w:rPr>
          <w:rFonts w:ascii="Arial" w:hAnsi="Arial" w:cs="Arial"/>
          <w:iCs/>
          <w:lang w:eastAsia="zh-CN"/>
        </w:rPr>
        <w:t xml:space="preserve">The contribution proposes a solution to </w:t>
      </w:r>
      <w:r w:rsidR="00FC4E42" w:rsidRPr="00F5714B">
        <w:rPr>
          <w:rFonts w:ascii="Arial" w:hAnsi="Arial" w:cs="Arial"/>
          <w:iCs/>
          <w:lang w:eastAsia="zh-CN"/>
        </w:rPr>
        <w:t xml:space="preserve">Key Issue #2: IMS enhancement </w:t>
      </w:r>
      <w:r w:rsidR="00FC4E42" w:rsidRPr="00F5714B">
        <w:rPr>
          <w:rFonts w:ascii="Arial" w:hAnsi="Arial" w:cs="Arial" w:hint="eastAsia"/>
          <w:iCs/>
          <w:lang w:eastAsia="zh-CN"/>
        </w:rPr>
        <w:t xml:space="preserve">for GEO </w:t>
      </w:r>
      <w:r w:rsidR="00FC4E42" w:rsidRPr="00F5714B">
        <w:rPr>
          <w:rFonts w:ascii="Arial" w:hAnsi="Arial" w:cs="Arial"/>
          <w:iCs/>
          <w:lang w:eastAsia="zh-CN"/>
        </w:rPr>
        <w:t>NB</w:t>
      </w:r>
      <w:r w:rsidR="00FC4E42" w:rsidRPr="00F5714B">
        <w:rPr>
          <w:rFonts w:ascii="Arial" w:hAnsi="Arial" w:cs="Arial" w:hint="eastAsia"/>
          <w:iCs/>
          <w:lang w:eastAsia="zh-CN"/>
        </w:rPr>
        <w:t>-</w:t>
      </w:r>
      <w:r w:rsidR="00FC4E42" w:rsidRPr="00F5714B">
        <w:rPr>
          <w:rFonts w:ascii="Arial" w:hAnsi="Arial" w:cs="Arial"/>
          <w:iCs/>
          <w:lang w:eastAsia="zh-CN"/>
        </w:rPr>
        <w:t>IoT</w:t>
      </w:r>
      <w:r w:rsidR="00FC4E42" w:rsidRPr="00F5714B">
        <w:rPr>
          <w:rFonts w:ascii="Arial" w:hAnsi="Arial" w:cs="Arial" w:hint="eastAsia"/>
          <w:iCs/>
          <w:lang w:eastAsia="zh-CN"/>
        </w:rPr>
        <w:t xml:space="preserve"> NTN access</w:t>
      </w:r>
    </w:p>
    <w:p w14:paraId="0DB9360F" w14:textId="714B3D3D" w:rsidR="000F187F" w:rsidRPr="00F5714B" w:rsidRDefault="000F187F" w:rsidP="005D4E7D">
      <w:pPr>
        <w:pStyle w:val="Heading1"/>
      </w:pPr>
      <w:r w:rsidRPr="00F5714B">
        <w:t>Introduction</w:t>
      </w:r>
    </w:p>
    <w:p w14:paraId="1CC2EBA2" w14:textId="5F212ED5" w:rsidR="000F187F" w:rsidRPr="00F5714B" w:rsidRDefault="360D0633" w:rsidP="66F539C7">
      <w:pPr>
        <w:rPr>
          <w:rStyle w:val="normaltextrun"/>
        </w:rPr>
      </w:pPr>
      <w:r w:rsidRPr="00F5714B">
        <w:rPr>
          <w:rStyle w:val="normaltextrun"/>
          <w:shd w:val="clear" w:color="auto" w:fill="FFFFFF"/>
        </w:rPr>
        <w:t>This contribution propose</w:t>
      </w:r>
      <w:r w:rsidR="2483EEF7" w:rsidRPr="00F5714B">
        <w:rPr>
          <w:rStyle w:val="normaltextrun"/>
          <w:shd w:val="clear" w:color="auto" w:fill="FFFFFF"/>
        </w:rPr>
        <w:t>s</w:t>
      </w:r>
      <w:r w:rsidRPr="00F5714B">
        <w:rPr>
          <w:rStyle w:val="normaltextrun"/>
          <w:shd w:val="clear" w:color="auto" w:fill="FFFFFF"/>
        </w:rPr>
        <w:t xml:space="preserve"> a solution for optimising/reducing the call setup time by enhancing the SIP signalling whereby the SDP parameters can be pre-negotiated at </w:t>
      </w:r>
      <w:r w:rsidR="00AB24A3" w:rsidRPr="00F5714B">
        <w:rPr>
          <w:rStyle w:val="normaltextrun"/>
          <w:shd w:val="clear" w:color="auto" w:fill="FFFFFF"/>
        </w:rPr>
        <w:t xml:space="preserve">the </w:t>
      </w:r>
      <w:r w:rsidRPr="00F5714B">
        <w:rPr>
          <w:rStyle w:val="normaltextrun"/>
          <w:shd w:val="clear" w:color="auto" w:fill="FFFFFF"/>
        </w:rPr>
        <w:t>SIP registration procedure so that the call setup time is reduced.</w:t>
      </w:r>
    </w:p>
    <w:p w14:paraId="3CC7EB95" w14:textId="320BE767" w:rsidR="005D4E7D" w:rsidRPr="00F5714B" w:rsidRDefault="005D4E7D" w:rsidP="005D4E7D">
      <w:pPr>
        <w:pStyle w:val="Heading1"/>
      </w:pPr>
      <w:r w:rsidRPr="00F5714B">
        <w:t>Discussion</w:t>
      </w:r>
    </w:p>
    <w:p w14:paraId="655D0880" w14:textId="25DE33E0" w:rsidR="00974A5B" w:rsidRPr="00F5714B" w:rsidRDefault="62297892" w:rsidP="66F539C7">
      <w:pPr>
        <w:rPr>
          <w:rFonts w:cstheme="minorBidi"/>
        </w:rPr>
      </w:pPr>
      <w:r w:rsidRPr="00F5714B">
        <w:rPr>
          <w:rFonts w:cstheme="minorBidi"/>
        </w:rPr>
        <w:t xml:space="preserve">GEO satellites have very limited bandwidth on the satellite link (typically 1 kbps) and a very high delay, typically around 1Sec. For NB-IoT devices to establish a voice call via </w:t>
      </w:r>
      <w:r w:rsidR="087711DA" w:rsidRPr="00F5714B">
        <w:rPr>
          <w:rFonts w:cstheme="minorBidi"/>
        </w:rPr>
        <w:t>a GEO satellite</w:t>
      </w:r>
      <w:r w:rsidR="00AB24A3" w:rsidRPr="00F5714B">
        <w:rPr>
          <w:rFonts w:cstheme="minorBidi"/>
        </w:rPr>
        <w:t>,</w:t>
      </w:r>
      <w:r w:rsidR="087711DA" w:rsidRPr="00F5714B">
        <w:rPr>
          <w:rFonts w:cstheme="minorBidi"/>
        </w:rPr>
        <w:t xml:space="preserve"> </w:t>
      </w:r>
      <w:r w:rsidRPr="00F5714B">
        <w:rPr>
          <w:rFonts w:cstheme="minorBidi"/>
        </w:rPr>
        <w:t>the</w:t>
      </w:r>
      <w:r w:rsidR="2AB8C307" w:rsidRPr="00F5714B">
        <w:rPr>
          <w:rFonts w:cstheme="minorBidi"/>
        </w:rPr>
        <w:t>i</w:t>
      </w:r>
      <w:r w:rsidRPr="00F5714B">
        <w:rPr>
          <w:rFonts w:cstheme="minorBidi"/>
        </w:rPr>
        <w:t xml:space="preserve">r call setup time can be 30s or even </w:t>
      </w:r>
      <w:r w:rsidR="00AB24A3" w:rsidRPr="00F5714B">
        <w:rPr>
          <w:rFonts w:cstheme="minorBidi"/>
        </w:rPr>
        <w:t>longer</w:t>
      </w:r>
      <w:r w:rsidRPr="00F5714B">
        <w:rPr>
          <w:rFonts w:cstheme="minorBidi"/>
        </w:rPr>
        <w:t xml:space="preserve">. SA1 has </w:t>
      </w:r>
      <w:r w:rsidR="2D35380D" w:rsidRPr="00F5714B">
        <w:rPr>
          <w:rFonts w:cstheme="minorBidi"/>
        </w:rPr>
        <w:t xml:space="preserve">specified </w:t>
      </w:r>
      <w:r w:rsidRPr="00F5714B">
        <w:rPr>
          <w:rFonts w:cstheme="minorBidi"/>
        </w:rPr>
        <w:t>a require</w:t>
      </w:r>
      <w:r w:rsidR="1EDDB0AB" w:rsidRPr="00F5714B">
        <w:rPr>
          <w:rFonts w:cstheme="minorBidi"/>
        </w:rPr>
        <w:t>me</w:t>
      </w:r>
      <w:r w:rsidRPr="00F5714B">
        <w:rPr>
          <w:rFonts w:cstheme="minorBidi"/>
        </w:rPr>
        <w:t xml:space="preserve">nt of 30s as the maximum (excluding time for </w:t>
      </w:r>
      <w:r w:rsidR="00AB24A3" w:rsidRPr="00F5714B">
        <w:rPr>
          <w:rFonts w:cstheme="minorBidi"/>
        </w:rPr>
        <w:t xml:space="preserve">the </w:t>
      </w:r>
      <w:r w:rsidRPr="00F5714B">
        <w:rPr>
          <w:rFonts w:cstheme="minorBidi"/>
        </w:rPr>
        <w:t>called party to answer).</w:t>
      </w:r>
    </w:p>
    <w:p w14:paraId="548BA864" w14:textId="5878D24B" w:rsidR="009E2161" w:rsidRPr="00F5714B" w:rsidRDefault="62297892" w:rsidP="00810242">
      <w:pPr>
        <w:rPr>
          <w:rStyle w:val="normaltextrun"/>
          <w:shd w:val="clear" w:color="auto" w:fill="FFFFFF"/>
        </w:rPr>
      </w:pPr>
      <w:r w:rsidRPr="00F5714B">
        <w:rPr>
          <w:rStyle w:val="normaltextrun"/>
          <w:shd w:val="clear" w:color="auto" w:fill="FFFFFF"/>
        </w:rPr>
        <w:t xml:space="preserve">By moving the SDP negotiation (i.e. offer/answer) from the call setup procedure (i.e. SIP INVITE) to the IMS registration phase, </w:t>
      </w:r>
      <w:r w:rsidR="12AEC352" w:rsidRPr="00F5714B">
        <w:rPr>
          <w:rStyle w:val="normaltextrun"/>
          <w:shd w:val="clear" w:color="auto" w:fill="FFFFFF"/>
        </w:rPr>
        <w:t xml:space="preserve">we </w:t>
      </w:r>
      <w:r w:rsidRPr="00F5714B">
        <w:rPr>
          <w:rStyle w:val="normaltextrun"/>
          <w:shd w:val="clear" w:color="auto" w:fill="FFFFFF"/>
        </w:rPr>
        <w:t xml:space="preserve">can reduce </w:t>
      </w:r>
      <w:r w:rsidR="00AB24A3" w:rsidRPr="00F5714B">
        <w:rPr>
          <w:rStyle w:val="normaltextrun"/>
          <w:shd w:val="clear" w:color="auto" w:fill="FFFFFF"/>
        </w:rPr>
        <w:t xml:space="preserve">the </w:t>
      </w:r>
      <w:r w:rsidRPr="00F5714B">
        <w:rPr>
          <w:rStyle w:val="normaltextrun"/>
          <w:shd w:val="clear" w:color="auto" w:fill="FFFFFF"/>
        </w:rPr>
        <w:t>number of messages and message size during the call setup. This will improve the overall call setup time.</w:t>
      </w:r>
    </w:p>
    <w:p w14:paraId="5816D4E4" w14:textId="607A1FA2" w:rsidR="00AB24A3" w:rsidRPr="00F5714B" w:rsidRDefault="008C11D7" w:rsidP="00810242">
      <w:pPr>
        <w:rPr>
          <w:rStyle w:val="normaltextrun"/>
          <w:shd w:val="clear" w:color="auto" w:fill="FFFFFF"/>
        </w:rPr>
      </w:pPr>
      <w:r w:rsidRPr="00F5714B">
        <w:rPr>
          <w:rStyle w:val="normaltextrun"/>
          <w:shd w:val="clear" w:color="auto" w:fill="FFFFFF"/>
        </w:rPr>
        <w:t xml:space="preserve">Additionally, instead of using the existing clear </w:t>
      </w:r>
      <w:r w:rsidR="00AB24A3" w:rsidRPr="00F5714B">
        <w:rPr>
          <w:rStyle w:val="normaltextrun"/>
          <w:shd w:val="clear" w:color="auto" w:fill="FFFFFF"/>
        </w:rPr>
        <w:t>text-</w:t>
      </w:r>
      <w:r w:rsidRPr="00F5714B">
        <w:rPr>
          <w:rStyle w:val="normaltextrun"/>
          <w:shd w:val="clear" w:color="auto" w:fill="FFFFFF"/>
        </w:rPr>
        <w:t>based SIP protocol between the UE and P-CSCF for IMS session management, if we use a binary encoded protocol, the message size will be reduced significantly, thereby also further reducing the call setup time.</w:t>
      </w:r>
    </w:p>
    <w:p w14:paraId="5275478E" w14:textId="46D0A620" w:rsidR="008C11D7" w:rsidRPr="00F5714B" w:rsidRDefault="006D6421" w:rsidP="00810242">
      <w:r w:rsidRPr="00F5714B">
        <w:rPr>
          <w:rStyle w:val="normaltextrun"/>
          <w:shd w:val="clear" w:color="auto" w:fill="FFFFFF"/>
        </w:rPr>
        <w:t xml:space="preserve">The IMS </w:t>
      </w:r>
      <w:r>
        <w:rPr>
          <w:rStyle w:val="normaltextrun"/>
          <w:shd w:val="clear" w:color="auto" w:fill="FFFFFF"/>
        </w:rPr>
        <w:t xml:space="preserve">services </w:t>
      </w:r>
      <w:r w:rsidRPr="00F5714B">
        <w:rPr>
          <w:rStyle w:val="normaltextrun"/>
          <w:shd w:val="clear" w:color="auto" w:fill="FFFFFF"/>
        </w:rPr>
        <w:t xml:space="preserve">using IP stack for both signalling and media is not </w:t>
      </w:r>
      <w:r>
        <w:rPr>
          <w:rStyle w:val="normaltextrun"/>
          <w:shd w:val="clear" w:color="auto" w:fill="FFFFFF"/>
        </w:rPr>
        <w:t>efficient</w:t>
      </w:r>
      <w:r w:rsidRPr="00F5714B">
        <w:rPr>
          <w:rStyle w:val="normaltextrun"/>
          <w:shd w:val="clear" w:color="auto" w:fill="FFFFFF"/>
        </w:rPr>
        <w:t xml:space="preserve"> for low link budget access. 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w:t>
      </w:r>
      <w:r>
        <w:rPr>
          <w:rStyle w:val="normaltextrun"/>
          <w:shd w:val="clear" w:color="auto" w:fill="FFFFFF"/>
        </w:rPr>
        <w:t xml:space="preserve">The solution and procedure proposed </w:t>
      </w:r>
      <w:r w:rsidRPr="00F5714B">
        <w:rPr>
          <w:rFonts w:cstheme="minorHAnsi"/>
          <w:szCs w:val="22"/>
        </w:rPr>
        <w:t xml:space="preserve">in clauses </w:t>
      </w:r>
      <w:r w:rsidRPr="00F5714B">
        <w:rPr>
          <w:lang w:eastAsia="zh-CN"/>
        </w:rPr>
        <w:t xml:space="preserve">6.X.3.1, 6.X.3.2, and 6.X.3.3 </w:t>
      </w:r>
      <w:r>
        <w:rPr>
          <w:rStyle w:val="normaltextrun"/>
          <w:shd w:val="clear" w:color="auto" w:fill="FFFFFF"/>
        </w:rPr>
        <w:t>will also</w:t>
      </w:r>
      <w:r w:rsidRPr="00F5714B">
        <w:rPr>
          <w:rStyle w:val="normaltextrun"/>
          <w:shd w:val="clear" w:color="auto" w:fill="FFFFFF"/>
        </w:rPr>
        <w:t xml:space="preserve"> work without UDP/IP </w:t>
      </w:r>
      <w:r>
        <w:rPr>
          <w:rStyle w:val="normaltextrun"/>
          <w:shd w:val="clear" w:color="auto" w:fill="FFFFFF"/>
        </w:rPr>
        <w:t>protocol</w:t>
      </w:r>
      <w:r w:rsidRPr="00F5714B">
        <w:rPr>
          <w:rStyle w:val="normaltextrun"/>
          <w:shd w:val="clear" w:color="auto" w:fill="FFFFFF"/>
        </w:rPr>
        <w:t xml:space="preserve"> from UE to PGW using </w:t>
      </w:r>
      <w:r>
        <w:rPr>
          <w:rStyle w:val="normaltextrun"/>
          <w:shd w:val="clear" w:color="auto" w:fill="FFFFFF"/>
        </w:rPr>
        <w:t>a N</w:t>
      </w:r>
      <w:r w:rsidRPr="00F5714B">
        <w:rPr>
          <w:rStyle w:val="normaltextrun"/>
          <w:shd w:val="clear" w:color="auto" w:fill="FFFFFF"/>
        </w:rPr>
        <w:t>on-IP PDN</w:t>
      </w:r>
      <w:r>
        <w:rPr>
          <w:rStyle w:val="normaltextrun"/>
          <w:shd w:val="clear" w:color="auto" w:fill="FFFFFF"/>
        </w:rPr>
        <w:t xml:space="preserve"> connection. This will </w:t>
      </w:r>
      <w:r w:rsidRPr="00F5714B">
        <w:rPr>
          <w:rStyle w:val="normaltextrun"/>
          <w:shd w:val="clear" w:color="auto" w:fill="FFFFFF"/>
        </w:rPr>
        <w:t>sav</w:t>
      </w:r>
      <w:r>
        <w:rPr>
          <w:rStyle w:val="normaltextrun"/>
          <w:shd w:val="clear" w:color="auto" w:fill="FFFFFF"/>
        </w:rPr>
        <w:t>e</w:t>
      </w:r>
      <w:r w:rsidRPr="00F5714B">
        <w:rPr>
          <w:rStyle w:val="normaltextrun"/>
          <w:shd w:val="clear" w:color="auto" w:fill="FFFFFF"/>
        </w:rPr>
        <w:t xml:space="preserve"> payload size and ROHC feedback </w:t>
      </w:r>
      <w:r>
        <w:rPr>
          <w:rStyle w:val="normaltextrun"/>
          <w:shd w:val="clear" w:color="auto" w:fill="FFFFFF"/>
        </w:rPr>
        <w:t>delays.</w:t>
      </w:r>
    </w:p>
    <w:p w14:paraId="5918622A" w14:textId="77777777" w:rsidR="005D4E7D" w:rsidRPr="00F5714B" w:rsidRDefault="005D4E7D" w:rsidP="005D4E7D">
      <w:pPr>
        <w:pStyle w:val="Heading1"/>
      </w:pPr>
      <w:r w:rsidRPr="00F5714B">
        <w:t>Proposal</w:t>
      </w:r>
    </w:p>
    <w:p w14:paraId="5D9CD5C0" w14:textId="5FB1A549" w:rsidR="005D4E7D" w:rsidRPr="00F5714B" w:rsidRDefault="00C2353D" w:rsidP="005D4E7D">
      <w:r w:rsidRPr="00F5714B">
        <w:rPr>
          <w:rStyle w:val="normaltextrun"/>
          <w:shd w:val="clear" w:color="auto" w:fill="FFFFFF"/>
        </w:rPr>
        <w:t>A</w:t>
      </w:r>
      <w:r w:rsidR="00AE09FB" w:rsidRPr="00F5714B">
        <w:rPr>
          <w:rStyle w:val="normaltextrun"/>
          <w:shd w:val="clear" w:color="auto" w:fill="FFFFFF"/>
        </w:rPr>
        <w:t xml:space="preserve"> </w:t>
      </w:r>
      <w:r w:rsidR="002E20E2" w:rsidRPr="00F5714B">
        <w:rPr>
          <w:rStyle w:val="normaltextrun"/>
          <w:shd w:val="clear" w:color="auto" w:fill="FFFFFF"/>
        </w:rPr>
        <w:t xml:space="preserve">solution is </w:t>
      </w:r>
      <w:r w:rsidR="00AE09FB" w:rsidRPr="00F5714B">
        <w:rPr>
          <w:rStyle w:val="normaltextrun"/>
          <w:shd w:val="clear" w:color="auto" w:fill="FFFFFF"/>
        </w:rPr>
        <w:t xml:space="preserve">proposed </w:t>
      </w:r>
      <w:r w:rsidR="002E20E2" w:rsidRPr="00F5714B">
        <w:rPr>
          <w:rStyle w:val="normaltextrun"/>
          <w:shd w:val="clear" w:color="auto" w:fill="FFFFFF"/>
        </w:rPr>
        <w:t xml:space="preserve">for </w:t>
      </w:r>
      <w:r w:rsidRPr="00F5714B">
        <w:rPr>
          <w:rStyle w:val="normaltextrun"/>
          <w:shd w:val="clear" w:color="auto" w:fill="FFFFFF"/>
        </w:rPr>
        <w:t>KI#</w:t>
      </w:r>
      <w:r w:rsidR="00FC4E42" w:rsidRPr="00F5714B">
        <w:rPr>
          <w:rStyle w:val="normaltextrun"/>
          <w:shd w:val="clear" w:color="auto" w:fill="FFFFFF"/>
        </w:rPr>
        <w:t>2</w:t>
      </w:r>
      <w:r w:rsidR="00AE09FB" w:rsidRPr="00F5714B">
        <w:rPr>
          <w:rStyle w:val="normaltextrun"/>
          <w:shd w:val="clear" w:color="auto" w:fill="FFFFFF"/>
        </w:rPr>
        <w:t xml:space="preserve"> for incorporation in the </w:t>
      </w:r>
      <w:r w:rsidR="00393610" w:rsidRPr="00F5714B">
        <w:rPr>
          <w:rStyle w:val="normaltextrun"/>
          <w:rFonts w:hint="eastAsia"/>
          <w:shd w:val="clear" w:color="auto" w:fill="FFFFFF"/>
        </w:rPr>
        <w:t>FS_5GSAT_</w:t>
      </w:r>
      <w:r w:rsidR="00393610" w:rsidRPr="00F5714B">
        <w:rPr>
          <w:rStyle w:val="normaltextrun"/>
          <w:shd w:val="clear" w:color="auto" w:fill="FFFFFF"/>
        </w:rPr>
        <w:t>Ph</w:t>
      </w:r>
      <w:r w:rsidR="00393610" w:rsidRPr="00F5714B">
        <w:rPr>
          <w:rStyle w:val="normaltextrun"/>
          <w:rFonts w:hint="eastAsia"/>
          <w:shd w:val="clear" w:color="auto" w:fill="FFFFFF"/>
        </w:rPr>
        <w:t>4_ARC</w:t>
      </w:r>
      <w:r w:rsidR="00AE09FB" w:rsidRPr="00F5714B">
        <w:rPr>
          <w:rStyle w:val="normaltextrun"/>
          <w:shd w:val="clear" w:color="auto" w:fill="FFFFFF"/>
        </w:rPr>
        <w:t xml:space="preserve"> TR</w:t>
      </w:r>
      <w:r w:rsidR="00393610" w:rsidRPr="00F5714B">
        <w:rPr>
          <w:rStyle w:val="normaltextrun"/>
          <w:shd w:val="clear" w:color="auto" w:fill="FFFFFF"/>
        </w:rPr>
        <w:t xml:space="preserve"> </w:t>
      </w:r>
      <w:r w:rsidR="00AE09FB" w:rsidRPr="00F5714B">
        <w:rPr>
          <w:rStyle w:val="normaltextrun"/>
          <w:shd w:val="clear" w:color="auto" w:fill="FFFFFF"/>
        </w:rPr>
        <w:t>23.700-</w:t>
      </w:r>
      <w:r w:rsidR="00393610" w:rsidRPr="00F5714B">
        <w:rPr>
          <w:rStyle w:val="normaltextrun"/>
          <w:shd w:val="clear" w:color="auto" w:fill="FFFFFF"/>
        </w:rPr>
        <w:t>1</w:t>
      </w:r>
      <w:r w:rsidR="000F187F" w:rsidRPr="00F5714B">
        <w:rPr>
          <w:rStyle w:val="normaltextrun"/>
          <w:shd w:val="clear" w:color="auto" w:fill="FFFFFF"/>
        </w:rPr>
        <w:t>9</w:t>
      </w:r>
      <w:r w:rsidR="00AE09FB" w:rsidRPr="00F5714B">
        <w:rPr>
          <w:rStyle w:val="normaltextrun"/>
          <w:shd w:val="clear" w:color="auto" w:fill="FFFFFF"/>
        </w:rPr>
        <w:t>.</w:t>
      </w:r>
    </w:p>
    <w:p w14:paraId="4D0D0D90" w14:textId="77777777" w:rsidR="00A12B41" w:rsidRDefault="00A12B41" w:rsidP="005D4E7D">
      <w:pPr>
        <w:jc w:val="center"/>
        <w:rPr>
          <w:color w:val="FF0000"/>
          <w:sz w:val="40"/>
        </w:rPr>
      </w:pPr>
    </w:p>
    <w:p w14:paraId="5CDF29AA" w14:textId="77777777" w:rsidR="00A12B41" w:rsidRDefault="00A12B41" w:rsidP="005D4E7D">
      <w:pPr>
        <w:jc w:val="center"/>
        <w:rPr>
          <w:color w:val="FF0000"/>
          <w:sz w:val="40"/>
        </w:rPr>
      </w:pPr>
    </w:p>
    <w:p w14:paraId="6D28A861" w14:textId="77777777" w:rsidR="00A12B41" w:rsidRDefault="00A12B41" w:rsidP="005D4E7D">
      <w:pPr>
        <w:jc w:val="center"/>
        <w:rPr>
          <w:color w:val="FF0000"/>
          <w:sz w:val="40"/>
        </w:rPr>
      </w:pPr>
    </w:p>
    <w:p w14:paraId="1951C5DB" w14:textId="77777777" w:rsidR="00A12B41" w:rsidRDefault="00A12B41" w:rsidP="005D4E7D">
      <w:pPr>
        <w:jc w:val="center"/>
        <w:rPr>
          <w:color w:val="FF0000"/>
          <w:sz w:val="40"/>
        </w:rPr>
      </w:pPr>
    </w:p>
    <w:p w14:paraId="64C10322" w14:textId="4BD08381" w:rsidR="005D4E7D" w:rsidRPr="00F5714B" w:rsidRDefault="005D4E7D" w:rsidP="005D4E7D">
      <w:pPr>
        <w:jc w:val="center"/>
        <w:rPr>
          <w:sz w:val="40"/>
        </w:rPr>
      </w:pPr>
      <w:r w:rsidRPr="006C329E">
        <w:rPr>
          <w:color w:val="FF0000"/>
          <w:sz w:val="40"/>
        </w:rPr>
        <w:lastRenderedPageBreak/>
        <w:t>*** Start of changes</w:t>
      </w:r>
      <w:r w:rsidR="00900A6F" w:rsidRPr="006C329E">
        <w:rPr>
          <w:color w:val="FF0000"/>
          <w:sz w:val="40"/>
        </w:rPr>
        <w:t xml:space="preserve"> (all new text)</w:t>
      </w:r>
      <w:r w:rsidRPr="006C329E">
        <w:rPr>
          <w:color w:val="FF0000"/>
          <w:sz w:val="40"/>
        </w:rPr>
        <w:t xml:space="preserve"> ***</w:t>
      </w:r>
    </w:p>
    <w:bookmarkEnd w:id="1"/>
    <w:p w14:paraId="1F7361EF" w14:textId="6E1AB608" w:rsidR="000F187F" w:rsidRPr="00F5714B" w:rsidRDefault="000F187F" w:rsidP="000F187F">
      <w:pPr>
        <w:pStyle w:val="Heading2"/>
        <w:rPr>
          <w:lang w:eastAsia="ja-JP"/>
        </w:rPr>
      </w:pPr>
      <w:r w:rsidRPr="00F5714B">
        <w:rPr>
          <w:lang w:eastAsia="zh-CN"/>
        </w:rPr>
        <w:t>6.X</w:t>
      </w:r>
      <w:r w:rsidRPr="00F5714B">
        <w:rPr>
          <w:lang w:eastAsia="ko-KR"/>
        </w:rPr>
        <w:tab/>
      </w:r>
      <w:r w:rsidRPr="00F5714B">
        <w:rPr>
          <w:lang w:eastAsia="ja-JP"/>
        </w:rPr>
        <w:t>Solution</w:t>
      </w:r>
      <w:r w:rsidRPr="00F5714B">
        <w:rPr>
          <w:lang w:eastAsia="zh-CN"/>
        </w:rPr>
        <w:t xml:space="preserve"> #X</w:t>
      </w:r>
      <w:r w:rsidRPr="00F5714B">
        <w:rPr>
          <w:lang w:eastAsia="ja-JP"/>
        </w:rPr>
        <w:t xml:space="preserve">: </w:t>
      </w:r>
      <w:r w:rsidR="00F5714B">
        <w:rPr>
          <w:lang w:eastAsia="ja-JP"/>
        </w:rPr>
        <w:t xml:space="preserve">IMS </w:t>
      </w:r>
      <w:proofErr w:type="spellStart"/>
      <w:r w:rsidR="00F5714B" w:rsidRPr="00F5714B">
        <w:rPr>
          <w:lang w:eastAsia="ja-JP"/>
        </w:rPr>
        <w:t>Signaling</w:t>
      </w:r>
      <w:proofErr w:type="spellEnd"/>
      <w:r w:rsidR="00F5714B" w:rsidRPr="00F5714B">
        <w:rPr>
          <w:lang w:eastAsia="ja-JP"/>
        </w:rPr>
        <w:t xml:space="preserve"> optimizations for voice over GEO sessions</w:t>
      </w:r>
    </w:p>
    <w:p w14:paraId="2880CC64" w14:textId="1D3202FA" w:rsidR="000F187F" w:rsidRPr="00F5714B"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F5714B">
        <w:rPr>
          <w:lang w:eastAsia="ja-JP"/>
        </w:rPr>
        <w:t>6.</w:t>
      </w:r>
      <w:r w:rsidRPr="00F5714B">
        <w:rPr>
          <w:lang w:eastAsia="zh-CN"/>
        </w:rPr>
        <w:t>X</w:t>
      </w:r>
      <w:r w:rsidRPr="00F5714B">
        <w:rPr>
          <w:lang w:eastAsia="ja-JP"/>
        </w:rPr>
        <w:t>.1</w:t>
      </w:r>
      <w:r w:rsidRPr="00F5714B">
        <w:rPr>
          <w:lang w:eastAsia="ja-JP"/>
        </w:rPr>
        <w:tab/>
      </w:r>
      <w:bookmarkEnd w:id="4"/>
      <w:bookmarkEnd w:id="5"/>
      <w:bookmarkEnd w:id="6"/>
      <w:bookmarkEnd w:id="7"/>
      <w:bookmarkEnd w:id="8"/>
      <w:bookmarkEnd w:id="9"/>
      <w:r w:rsidR="00F5714B">
        <w:rPr>
          <w:lang w:eastAsia="ja-JP"/>
        </w:rPr>
        <w:t>High level principles</w:t>
      </w:r>
    </w:p>
    <w:p w14:paraId="702DE580" w14:textId="2E513CF5" w:rsidR="000F187F" w:rsidRDefault="000F187F" w:rsidP="000F187F">
      <w:pPr>
        <w:overflowPunct w:val="0"/>
        <w:autoSpaceDE w:val="0"/>
        <w:autoSpaceDN w:val="0"/>
        <w:adjustRightInd w:val="0"/>
      </w:pPr>
      <w:r w:rsidRPr="00F5714B">
        <w:t>This solution aims to resolve Key Issue #</w:t>
      </w:r>
      <w:r w:rsidR="006560B3" w:rsidRPr="00F5714B">
        <w:t>2</w:t>
      </w:r>
      <w:r w:rsidRPr="00F5714B">
        <w:t>, "</w:t>
      </w:r>
      <w:r w:rsidR="00794958" w:rsidRPr="00F5714B">
        <w:rPr>
          <w:rFonts w:eastAsia="DengXian"/>
          <w:lang w:eastAsia="zh-CN"/>
        </w:rPr>
        <w:t xml:space="preserve">IMS enhancement </w:t>
      </w:r>
      <w:r w:rsidR="00794958" w:rsidRPr="00F5714B">
        <w:rPr>
          <w:rFonts w:eastAsia="DengXian" w:hint="eastAsia"/>
          <w:lang w:eastAsia="zh-CN"/>
        </w:rPr>
        <w:t xml:space="preserve">for GEO </w:t>
      </w:r>
      <w:r w:rsidR="00794958" w:rsidRPr="00F5714B">
        <w:rPr>
          <w:rFonts w:eastAsia="DengXian"/>
          <w:lang w:eastAsia="zh-CN"/>
        </w:rPr>
        <w:t>NB</w:t>
      </w:r>
      <w:r w:rsidR="00794958" w:rsidRPr="00F5714B">
        <w:rPr>
          <w:rFonts w:eastAsia="DengXian" w:hint="eastAsia"/>
          <w:lang w:eastAsia="zh-CN"/>
        </w:rPr>
        <w:t>-</w:t>
      </w:r>
      <w:r w:rsidR="00794958" w:rsidRPr="00F5714B">
        <w:rPr>
          <w:rFonts w:eastAsia="DengXian"/>
          <w:lang w:eastAsia="zh-CN"/>
        </w:rPr>
        <w:t>IoT</w:t>
      </w:r>
      <w:r w:rsidR="00794958" w:rsidRPr="00F5714B">
        <w:rPr>
          <w:rFonts w:eastAsia="DengXian" w:hint="eastAsia"/>
          <w:lang w:eastAsia="zh-CN"/>
        </w:rPr>
        <w:t xml:space="preserve"> NTN access</w:t>
      </w:r>
      <w:r w:rsidRPr="00F5714B">
        <w:t>".</w:t>
      </w:r>
    </w:p>
    <w:p w14:paraId="1EB0D8AA" w14:textId="77777777" w:rsidR="00D3523F" w:rsidRPr="00F5714B" w:rsidRDefault="00D3523F" w:rsidP="00D3523F">
      <w:pPr>
        <w:overflowPunct w:val="0"/>
        <w:autoSpaceDE w:val="0"/>
        <w:autoSpaceDN w:val="0"/>
        <w:adjustRightInd w:val="0"/>
      </w:pPr>
      <w:r w:rsidRPr="00F5714B">
        <w:t>The Gm interface between UE and P-CSCF uses SIP protocol which is a clear text protocol. It is proposed that the Gm interface between UE and P-CSCF be enhanced to use a binary encoded format instead of clear text for SIP session management messages. This will reduce the size of the SIP session management messages exchanged between the UE and P-CSCF. Let us call this enhanced interface as Gm*. In addition to using a binary encoded format, it is also proposed to support below enhancements over the Gm* interface that will further reduce the number of messages exchanged between the UE and P-CSCF for a call setup:</w:t>
      </w:r>
    </w:p>
    <w:p w14:paraId="0174C3E2" w14:textId="77777777" w:rsidR="00D3523F" w:rsidRPr="00F5714B" w:rsidRDefault="00D3523F" w:rsidP="00D3523F">
      <w:pPr>
        <w:pStyle w:val="B1"/>
      </w:pPr>
      <w:r w:rsidRPr="00F5714B">
        <w:t>-</w:t>
      </w:r>
      <w:r w:rsidRPr="00F5714B">
        <w:tab/>
        <w:t>UE information for IMS call setup (e.g. supported codecs, contact address etc) is provided to and stored by P-CSCF before call setup i.e. at IMS registration.</w:t>
      </w:r>
    </w:p>
    <w:p w14:paraId="778B6B92" w14:textId="77777777" w:rsidR="00D3523F" w:rsidRPr="00F5714B" w:rsidRDefault="00D3523F" w:rsidP="00D3523F">
      <w:pPr>
        <w:pStyle w:val="B1"/>
      </w:pPr>
      <w:r w:rsidRPr="00F5714B">
        <w:t>-</w:t>
      </w:r>
      <w:r w:rsidRPr="00F5714B">
        <w:tab/>
        <w:t xml:space="preserve">Instead of using plain SIP (Gm) messages (INVITE, RINGING, 200 OK etc.) for call related </w:t>
      </w:r>
      <w:proofErr w:type="spellStart"/>
      <w:r w:rsidRPr="00F5714B">
        <w:t>signaling</w:t>
      </w:r>
      <w:proofErr w:type="spellEnd"/>
      <w:r w:rsidRPr="00F5714B">
        <w:t>, the UE and the P-CSCF use the Gm* protocol where only the information that cannot be determined by the P-CSCF is exchanged.</w:t>
      </w:r>
    </w:p>
    <w:p w14:paraId="3AAAC244" w14:textId="77777777" w:rsidR="00D3523F" w:rsidRPr="00F5714B" w:rsidRDefault="00D3523F" w:rsidP="00D3523F">
      <w:pPr>
        <w:pStyle w:val="B1"/>
      </w:pPr>
      <w:r w:rsidRPr="00F5714B">
        <w:t>-</w:t>
      </w:r>
      <w:r w:rsidRPr="00F5714B">
        <w:tab/>
        <w:t>Furthermore, the number of messages is dramatically reduced to just one INVITE request from UE to network and thereafter RINGING and 200 OK (INVITE) from network to UE.</w:t>
      </w:r>
    </w:p>
    <w:p w14:paraId="4461DC24" w14:textId="5EB32981" w:rsidR="00F5714B" w:rsidRPr="00F5714B" w:rsidRDefault="00D3523F" w:rsidP="00D3523F">
      <w:pPr>
        <w:pStyle w:val="B1"/>
      </w:pPr>
      <w:r w:rsidRPr="00F5714B">
        <w:t>-</w:t>
      </w:r>
      <w:r w:rsidRPr="00F5714B">
        <w:tab/>
        <w:t>The P-CSCF plays the role of the SIP user agent, i.e. based on signalling received from UE via Gm* the P-CSCF constructs and sends out SIP messages as per TS 24.229 to the IMS Core, and also converts the received SIP messages from the IMS Core into corresponding SIP message over the Gm* interface towards the UE.</w:t>
      </w:r>
    </w:p>
    <w:p w14:paraId="6689D4C6" w14:textId="77777777" w:rsidR="000829DE" w:rsidRPr="00F5714B" w:rsidRDefault="000829DE" w:rsidP="000829DE">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F5714B">
        <w:rPr>
          <w:lang w:eastAsia="ja-JP"/>
        </w:rPr>
        <w:t>6.</w:t>
      </w:r>
      <w:r w:rsidRPr="00F5714B">
        <w:rPr>
          <w:lang w:eastAsia="zh-CN"/>
        </w:rPr>
        <w:t>X</w:t>
      </w:r>
      <w:r w:rsidRPr="00F5714B">
        <w:rPr>
          <w:lang w:eastAsia="ja-JP"/>
        </w:rPr>
        <w:t>.2</w:t>
      </w:r>
      <w:r w:rsidRPr="00F5714B">
        <w:rPr>
          <w:lang w:eastAsia="ja-JP"/>
        </w:rPr>
        <w:tab/>
        <w:t>Description</w:t>
      </w:r>
      <w:bookmarkEnd w:id="10"/>
      <w:bookmarkEnd w:id="11"/>
      <w:bookmarkEnd w:id="12"/>
      <w:bookmarkEnd w:id="13"/>
      <w:bookmarkEnd w:id="14"/>
      <w:bookmarkEnd w:id="15"/>
    </w:p>
    <w:p w14:paraId="7D633925" w14:textId="261AF57A" w:rsidR="00D3523F" w:rsidRPr="00F5714B" w:rsidRDefault="00D3523F" w:rsidP="00D3523F">
      <w:pPr>
        <w:rPr>
          <w:rFonts w:cstheme="minorBidi"/>
        </w:rPr>
      </w:pPr>
      <w:r w:rsidRPr="00F5714B">
        <w:rPr>
          <w:rFonts w:cstheme="minorBidi"/>
        </w:rPr>
        <w:t>GEO satellites have very limited bandwidth on the satellite link (typically 1 kbps) and a very high delay, typically around 1</w:t>
      </w:r>
      <w:r>
        <w:rPr>
          <w:rFonts w:cstheme="minorBidi"/>
        </w:rPr>
        <w:t xml:space="preserve"> </w:t>
      </w:r>
      <w:r w:rsidRPr="00F5714B">
        <w:rPr>
          <w:rFonts w:cstheme="minorBidi"/>
        </w:rPr>
        <w:t>Sec. For NB-IoT devices to establish a voice call via a GEO satellite, the call setup time can be 30s or even longer. SA1 has specified a requirement of 30s as the maximum (excluding time for the called party to answer).</w:t>
      </w:r>
    </w:p>
    <w:p w14:paraId="62942B36" w14:textId="77777777" w:rsidR="00D3523F" w:rsidRPr="00F5714B" w:rsidRDefault="00D3523F" w:rsidP="00D3523F">
      <w:pPr>
        <w:rPr>
          <w:rStyle w:val="normaltextrun"/>
          <w:shd w:val="clear" w:color="auto" w:fill="FFFFFF"/>
        </w:rPr>
      </w:pPr>
      <w:r w:rsidRPr="00F5714B">
        <w:rPr>
          <w:rStyle w:val="normaltextrun"/>
          <w:shd w:val="clear" w:color="auto" w:fill="FFFFFF"/>
        </w:rPr>
        <w:t>By moving the SDP negotiation (i.e. offer/answer) from the call setup procedure (i.e. SIP INVITE) to the IMS registration phase, we can reduce the number of messages and message size during the call setup. This will improve the overall call setup time.</w:t>
      </w:r>
    </w:p>
    <w:p w14:paraId="694AB0AC" w14:textId="77777777" w:rsidR="00D3523F" w:rsidRPr="00F5714B" w:rsidRDefault="00D3523F" w:rsidP="00D3523F">
      <w:pPr>
        <w:rPr>
          <w:rStyle w:val="normaltextrun"/>
          <w:shd w:val="clear" w:color="auto" w:fill="FFFFFF"/>
        </w:rPr>
      </w:pPr>
      <w:r w:rsidRPr="00F5714B">
        <w:rPr>
          <w:rStyle w:val="normaltextrun"/>
          <w:shd w:val="clear" w:color="auto" w:fill="FFFFFF"/>
        </w:rPr>
        <w:t>Additionally, instead of using the existing clear text-based SIP protocol between the UE and P-CSCF for IMS session management, if we use a binary encoded protocol, the message size will be reduced significantly, thereby also further reducing the call setup time.</w:t>
      </w:r>
    </w:p>
    <w:p w14:paraId="7A70E30E" w14:textId="74CBD011" w:rsidR="006825C8" w:rsidRPr="00F5714B" w:rsidRDefault="00321698" w:rsidP="00D3523F">
      <w:r>
        <w:rPr>
          <w:rStyle w:val="normaltextrun"/>
          <w:shd w:val="clear" w:color="auto" w:fill="FFFFFF"/>
        </w:rPr>
        <w:t>Additionally, t</w:t>
      </w:r>
      <w:r w:rsidR="00D3523F" w:rsidRPr="00F5714B">
        <w:rPr>
          <w:rStyle w:val="normaltextrun"/>
          <w:shd w:val="clear" w:color="auto" w:fill="FFFFFF"/>
        </w:rPr>
        <w:t xml:space="preserve">he IMS </w:t>
      </w:r>
      <w:r w:rsidR="00D3523F">
        <w:rPr>
          <w:rStyle w:val="normaltextrun"/>
          <w:shd w:val="clear" w:color="auto" w:fill="FFFFFF"/>
        </w:rPr>
        <w:t xml:space="preserve">services </w:t>
      </w:r>
      <w:r w:rsidR="00D3523F" w:rsidRPr="00F5714B">
        <w:rPr>
          <w:rStyle w:val="normaltextrun"/>
          <w:shd w:val="clear" w:color="auto" w:fill="FFFFFF"/>
        </w:rPr>
        <w:t xml:space="preserve">using IP stack for both signalling and media is not </w:t>
      </w:r>
      <w:r w:rsidR="00D3523F">
        <w:rPr>
          <w:rStyle w:val="normaltextrun"/>
          <w:shd w:val="clear" w:color="auto" w:fill="FFFFFF"/>
        </w:rPr>
        <w:t>efficient</w:t>
      </w:r>
      <w:r w:rsidR="00D3523F" w:rsidRPr="00F5714B">
        <w:rPr>
          <w:rStyle w:val="normaltextrun"/>
          <w:shd w:val="clear" w:color="auto" w:fill="FFFFFF"/>
        </w:rPr>
        <w:t xml:space="preserve"> for low link budget access.</w:t>
      </w:r>
      <w:r>
        <w:rPr>
          <w:rStyle w:val="normaltextrun"/>
          <w:shd w:val="clear" w:color="auto" w:fill="FFFFFF"/>
        </w:rPr>
        <w:t xml:space="preserve"> </w:t>
      </w:r>
      <w:r w:rsidR="00D3523F" w:rsidRPr="00F5714B">
        <w:rPr>
          <w:rStyle w:val="normaltextrun"/>
          <w:shd w:val="clear" w:color="auto" w:fill="FFFFFF"/>
        </w:rPr>
        <w:t xml:space="preserve">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w:t>
      </w:r>
      <w:r>
        <w:rPr>
          <w:rStyle w:val="normaltextrun"/>
          <w:shd w:val="clear" w:color="auto" w:fill="FFFFFF"/>
        </w:rPr>
        <w:t>A s</w:t>
      </w:r>
      <w:r w:rsidR="00D3523F">
        <w:rPr>
          <w:rStyle w:val="normaltextrun"/>
          <w:shd w:val="clear" w:color="auto" w:fill="FFFFFF"/>
        </w:rPr>
        <w:t xml:space="preserve">olution </w:t>
      </w:r>
      <w:r w:rsidR="00D3523F" w:rsidRPr="00F5714B">
        <w:rPr>
          <w:rStyle w:val="normaltextrun"/>
          <w:shd w:val="clear" w:color="auto" w:fill="FFFFFF"/>
        </w:rPr>
        <w:t xml:space="preserve">without UDP/IP </w:t>
      </w:r>
      <w:r w:rsidR="00D3523F">
        <w:rPr>
          <w:rStyle w:val="normaltextrun"/>
          <w:shd w:val="clear" w:color="auto" w:fill="FFFFFF"/>
        </w:rPr>
        <w:t>protocol</w:t>
      </w:r>
      <w:r w:rsidR="00D3523F" w:rsidRPr="00F5714B">
        <w:rPr>
          <w:rStyle w:val="normaltextrun"/>
          <w:shd w:val="clear" w:color="auto" w:fill="FFFFFF"/>
        </w:rPr>
        <w:t xml:space="preserve"> from UE to PGW using </w:t>
      </w:r>
      <w:r w:rsidR="00D3523F">
        <w:rPr>
          <w:rStyle w:val="normaltextrun"/>
          <w:shd w:val="clear" w:color="auto" w:fill="FFFFFF"/>
        </w:rPr>
        <w:t>a N</w:t>
      </w:r>
      <w:r w:rsidR="00D3523F" w:rsidRPr="00F5714B">
        <w:rPr>
          <w:rStyle w:val="normaltextrun"/>
          <w:shd w:val="clear" w:color="auto" w:fill="FFFFFF"/>
        </w:rPr>
        <w:t>on-IP PDN</w:t>
      </w:r>
      <w:r w:rsidR="00D3523F">
        <w:rPr>
          <w:rStyle w:val="normaltextrun"/>
          <w:shd w:val="clear" w:color="auto" w:fill="FFFFFF"/>
        </w:rPr>
        <w:t xml:space="preserve"> connection</w:t>
      </w:r>
      <w:r>
        <w:rPr>
          <w:rStyle w:val="normaltextrun"/>
          <w:shd w:val="clear" w:color="auto" w:fill="FFFFFF"/>
        </w:rPr>
        <w:t xml:space="preserve"> can overcome these limitations</w:t>
      </w:r>
      <w:r w:rsidR="00D3523F">
        <w:rPr>
          <w:rStyle w:val="normaltextrun"/>
          <w:shd w:val="clear" w:color="auto" w:fill="FFFFFF"/>
        </w:rPr>
        <w:t xml:space="preserve">. This will </w:t>
      </w:r>
      <w:r w:rsidR="00D3523F" w:rsidRPr="00F5714B">
        <w:rPr>
          <w:rStyle w:val="normaltextrun"/>
          <w:shd w:val="clear" w:color="auto" w:fill="FFFFFF"/>
        </w:rPr>
        <w:t>sav</w:t>
      </w:r>
      <w:r w:rsidR="00D3523F">
        <w:rPr>
          <w:rStyle w:val="normaltextrun"/>
          <w:shd w:val="clear" w:color="auto" w:fill="FFFFFF"/>
        </w:rPr>
        <w:t>e</w:t>
      </w:r>
      <w:r w:rsidR="00D3523F" w:rsidRPr="00F5714B">
        <w:rPr>
          <w:rStyle w:val="normaltextrun"/>
          <w:shd w:val="clear" w:color="auto" w:fill="FFFFFF"/>
        </w:rPr>
        <w:t xml:space="preserve"> payload size and ROHC feedback </w:t>
      </w:r>
      <w:r w:rsidR="00D3523F">
        <w:rPr>
          <w:rStyle w:val="normaltextrun"/>
          <w:shd w:val="clear" w:color="auto" w:fill="FFFFFF"/>
        </w:rPr>
        <w:t>delays.</w:t>
      </w:r>
    </w:p>
    <w:p w14:paraId="508ADDA4" w14:textId="304BC48A" w:rsidR="008B739E" w:rsidRPr="00F5714B" w:rsidRDefault="008B739E">
      <w:pPr>
        <w:pStyle w:val="Heading3"/>
        <w:rPr>
          <w:lang w:eastAsia="zh-CN"/>
        </w:rPr>
      </w:pPr>
      <w:bookmarkStart w:id="16" w:name="_Toc101526149"/>
      <w:bookmarkStart w:id="17" w:name="_Toc104882847"/>
      <w:bookmarkStart w:id="18" w:name="_Toc113425995"/>
      <w:bookmarkStart w:id="19" w:name="_Toc117496420"/>
      <w:bookmarkStart w:id="20" w:name="_Toc122517642"/>
      <w:r w:rsidRPr="00F5714B">
        <w:rPr>
          <w:lang w:eastAsia="zh-CN"/>
        </w:rPr>
        <w:lastRenderedPageBreak/>
        <w:t>6.X.3</w:t>
      </w:r>
      <w:r w:rsidRPr="00F5714B">
        <w:rPr>
          <w:lang w:eastAsia="zh-CN"/>
        </w:rPr>
        <w:tab/>
        <w:t>Procedures</w:t>
      </w:r>
    </w:p>
    <w:p w14:paraId="1A6E9972" w14:textId="5612CDF5" w:rsidR="009977D9" w:rsidRPr="00F5714B" w:rsidRDefault="009977D9" w:rsidP="008B739E">
      <w:pPr>
        <w:pStyle w:val="Heading4"/>
        <w:rPr>
          <w:lang w:eastAsia="ja-JP"/>
        </w:rPr>
      </w:pPr>
      <w:r w:rsidRPr="00F5714B">
        <w:rPr>
          <w:lang w:eastAsia="zh-CN"/>
        </w:rPr>
        <w:t>6.X.3</w:t>
      </w:r>
      <w:r w:rsidR="008B739E" w:rsidRPr="00F5714B">
        <w:rPr>
          <w:lang w:eastAsia="zh-CN"/>
        </w:rPr>
        <w:t>.1</w:t>
      </w:r>
      <w:r w:rsidRPr="00F5714B">
        <w:rPr>
          <w:lang w:eastAsia="zh-CN"/>
        </w:rPr>
        <w:tab/>
      </w:r>
      <w:bookmarkEnd w:id="16"/>
      <w:bookmarkEnd w:id="17"/>
      <w:bookmarkEnd w:id="18"/>
      <w:bookmarkEnd w:id="19"/>
      <w:bookmarkEnd w:id="20"/>
      <w:r w:rsidR="00ED2AE0" w:rsidRPr="00F5714B">
        <w:t>IMS Registration</w:t>
      </w:r>
      <w:r w:rsidR="00AD6BCE" w:rsidRPr="00F5714B">
        <w:t xml:space="preserve"> </w:t>
      </w:r>
    </w:p>
    <w:p w14:paraId="1AD9DCC4" w14:textId="7896D1BF" w:rsidR="00ED2AE0" w:rsidRPr="00F5714B" w:rsidRDefault="00ED2AE0" w:rsidP="00DF4AB2">
      <w:pPr>
        <w:pStyle w:val="TF"/>
      </w:pPr>
      <w:r w:rsidRPr="00F5714B">
        <w:object w:dxaOrig="10740" w:dyaOrig="5481" w14:anchorId="370EF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6pt" o:ole="">
            <v:imagedata r:id="rId13" o:title=""/>
          </v:shape>
          <o:OLEObject Type="Embed" ProgID="Visio.Drawing.15" ShapeID="_x0000_i1025" DrawAspect="Content" ObjectID="_1808325814" r:id="rId14"/>
        </w:object>
      </w:r>
    </w:p>
    <w:p w14:paraId="27CD465B" w14:textId="70C51001" w:rsidR="00522F1D" w:rsidRPr="00F5714B" w:rsidRDefault="00522F1D" w:rsidP="00522F1D">
      <w:pPr>
        <w:pStyle w:val="TF"/>
      </w:pPr>
      <w:bookmarkStart w:id="21" w:name="_CRFigureC_4_3_1"/>
      <w:r w:rsidRPr="00F5714B">
        <w:t>Figure </w:t>
      </w:r>
      <w:bookmarkEnd w:id="21"/>
      <w:r w:rsidRPr="00F5714B">
        <w:t>6.</w:t>
      </w:r>
      <w:r w:rsidRPr="00F5714B">
        <w:rPr>
          <w:lang w:val="en-US"/>
        </w:rPr>
        <w:t>x.3</w:t>
      </w:r>
      <w:r w:rsidRPr="00F5714B">
        <w:t>.1-1: IMS registration procedure with Gm* interface</w:t>
      </w:r>
    </w:p>
    <w:p w14:paraId="1B401727" w14:textId="5E0FB8B1" w:rsidR="008B739E" w:rsidRPr="00F5714B" w:rsidRDefault="00522F1D" w:rsidP="006F4B59">
      <w:r w:rsidRPr="00F5714B">
        <w:t>Figure 6.x.3.1-1 above shows the UE's IMS registration procedure with SDP negotiation</w:t>
      </w:r>
      <w:r w:rsidR="00393610" w:rsidRPr="00F5714B">
        <w:t xml:space="preserve"> </w:t>
      </w:r>
      <w:r w:rsidRPr="00F5714B">
        <w:t>for future IMS Sessions</w:t>
      </w:r>
      <w:r w:rsidR="00AD6BCE" w:rsidRPr="00F5714B">
        <w:t xml:space="preserve">. </w:t>
      </w:r>
    </w:p>
    <w:p w14:paraId="45671D5B" w14:textId="7C24F9F6" w:rsidR="00522F1D" w:rsidRPr="00F5714B" w:rsidRDefault="00522F1D" w:rsidP="00522F1D">
      <w:pPr>
        <w:pStyle w:val="B1"/>
      </w:pPr>
      <w:r w:rsidRPr="00F5714B">
        <w:t>1.</w:t>
      </w:r>
      <w:r w:rsidRPr="00F5714B">
        <w:tab/>
        <w:t>UE establishes a PDN connection and receives P-CSCF info via DHCP/PCO etc.</w:t>
      </w:r>
    </w:p>
    <w:p w14:paraId="1FDE133D" w14:textId="30882948" w:rsidR="00522F1D" w:rsidRPr="00F5714B" w:rsidRDefault="00522F1D" w:rsidP="00522F1D">
      <w:pPr>
        <w:pStyle w:val="B2"/>
      </w:pPr>
      <w:r w:rsidRPr="00F5714B">
        <w:t>-</w:t>
      </w:r>
      <w:r w:rsidRPr="00F5714B">
        <w:tab/>
        <w:t>It is assumed that the PDN connection is of type IP over which the UE can exchange IP packets with the network.</w:t>
      </w:r>
    </w:p>
    <w:p w14:paraId="2594C335" w14:textId="31C50D82" w:rsidR="00522F1D" w:rsidRPr="00F5714B" w:rsidRDefault="00522F1D" w:rsidP="00522F1D">
      <w:pPr>
        <w:pStyle w:val="B2"/>
      </w:pPr>
      <w:r w:rsidRPr="00F5714B">
        <w:t>-</w:t>
      </w:r>
      <w:r w:rsidRPr="00F5714B">
        <w:tab/>
        <w:t>Based on the access used (e.g., NTN GEO), the PGW can send an address of a specific P-CSCF.</w:t>
      </w:r>
    </w:p>
    <w:p w14:paraId="59C0CD2F" w14:textId="2AE144D5" w:rsidR="00522F1D" w:rsidRPr="00F5714B" w:rsidRDefault="00C72F5E" w:rsidP="00522F1D">
      <w:pPr>
        <w:pStyle w:val="B1"/>
      </w:pPr>
      <w:r w:rsidRPr="00F5714B">
        <w:t>2.</w:t>
      </w:r>
      <w:r w:rsidRPr="00F5714B">
        <w:tab/>
      </w:r>
      <w:r w:rsidR="00522F1D" w:rsidRPr="00F5714B">
        <w:t>UE initiates SIP REGISTER to a P-CSCF</w:t>
      </w:r>
      <w:r w:rsidRPr="00F5714B">
        <w:t xml:space="preserve"> with </w:t>
      </w:r>
      <w:r w:rsidR="00FB528E" w:rsidRPr="00F5714B">
        <w:t xml:space="preserve">an </w:t>
      </w:r>
      <w:r w:rsidRPr="00F5714B">
        <w:t>indication of</w:t>
      </w:r>
      <w:r w:rsidR="00522F1D" w:rsidRPr="00F5714B">
        <w:t xml:space="preserve"> its capability to support Gm*</w:t>
      </w:r>
      <w:r w:rsidRPr="00F5714B">
        <w:t xml:space="preserve"> interface and includes information required for subsequent IMS call setup (e.g. contact address, SDP parameters like supported codecs etc.)</w:t>
      </w:r>
    </w:p>
    <w:p w14:paraId="548C6927" w14:textId="0BC6A010" w:rsidR="00522F1D" w:rsidRPr="00F5714B" w:rsidRDefault="00C72F5E" w:rsidP="00522F1D">
      <w:pPr>
        <w:pStyle w:val="B1"/>
      </w:pPr>
      <w:r w:rsidRPr="00F5714B">
        <w:t>3.</w:t>
      </w:r>
      <w:r w:rsidRPr="00F5714B">
        <w:tab/>
      </w:r>
      <w:r w:rsidR="00522F1D" w:rsidRPr="00F5714B">
        <w:t xml:space="preserve">If no IMS level authentication is enforced, the P-CSCF asks the PCF to get the MSISDN corresponding to the UE IP address and checks </w:t>
      </w:r>
      <w:r w:rsidRPr="00F5714B">
        <w:t xml:space="preserve">if </w:t>
      </w:r>
      <w:r w:rsidR="00522F1D" w:rsidRPr="00F5714B">
        <w:t>the registered IMPU maps to any of these MSISDN</w:t>
      </w:r>
      <w:r w:rsidRPr="00F5714B">
        <w:t>s</w:t>
      </w:r>
      <w:r w:rsidR="00522F1D" w:rsidRPr="00F5714B">
        <w:t xml:space="preserve">. </w:t>
      </w:r>
    </w:p>
    <w:p w14:paraId="5698AB15" w14:textId="0118FEB9" w:rsidR="00ED2AE0" w:rsidRPr="00F5714B" w:rsidRDefault="00C72F5E" w:rsidP="003F674D">
      <w:pPr>
        <w:pStyle w:val="B1"/>
      </w:pPr>
      <w:r w:rsidRPr="00F5714B">
        <w:t>4.</w:t>
      </w:r>
      <w:r w:rsidRPr="00F5714B">
        <w:tab/>
        <w:t>If the UE indicated support for Gm* interface</w:t>
      </w:r>
      <w:r w:rsidR="003F674D" w:rsidRPr="00F5714B">
        <w:t>, the P-CSCF stores the information related to call setup provided by the UE. T</w:t>
      </w:r>
      <w:r w:rsidR="00522F1D" w:rsidRPr="00F5714B">
        <w:t xml:space="preserve">he P-CSCF </w:t>
      </w:r>
      <w:r w:rsidR="003F674D" w:rsidRPr="00F5714B">
        <w:t xml:space="preserve">also </w:t>
      </w:r>
      <w:r w:rsidR="00522F1D" w:rsidRPr="00F5714B">
        <w:t>stores the service-route received in</w:t>
      </w:r>
      <w:r w:rsidR="003F674D" w:rsidRPr="00F5714B">
        <w:t xml:space="preserve"> REGISTER</w:t>
      </w:r>
      <w:r w:rsidR="00522F1D" w:rsidRPr="00F5714B">
        <w:t xml:space="preserve"> 200 OK</w:t>
      </w:r>
      <w:r w:rsidR="003F674D" w:rsidRPr="00F5714B">
        <w:t xml:space="preserve"> from the S-CSCF</w:t>
      </w:r>
      <w:r w:rsidR="00522F1D" w:rsidRPr="00F5714B">
        <w:t xml:space="preserve"> and </w:t>
      </w:r>
      <w:r w:rsidR="003F674D" w:rsidRPr="00F5714B">
        <w:t xml:space="preserve">replaces it with </w:t>
      </w:r>
      <w:r w:rsidR="00522F1D" w:rsidRPr="00F5714B">
        <w:t xml:space="preserve">its own IP </w:t>
      </w:r>
      <w:r w:rsidR="00BE0AB3" w:rsidRPr="00F5714B">
        <w:t xml:space="preserve">address </w:t>
      </w:r>
      <w:r w:rsidRPr="00F5714B">
        <w:t xml:space="preserve">and </w:t>
      </w:r>
      <w:r w:rsidR="00522F1D" w:rsidRPr="00F5714B">
        <w:t xml:space="preserve">port </w:t>
      </w:r>
      <w:r w:rsidR="003F674D" w:rsidRPr="00F5714B">
        <w:t>before sending REGISTER 200 OK to the UE.</w:t>
      </w:r>
    </w:p>
    <w:p w14:paraId="4D696810" w14:textId="5C99CB00" w:rsidR="00A6371C" w:rsidRPr="00F5714B" w:rsidRDefault="008B739E" w:rsidP="00ED2AE0">
      <w:pPr>
        <w:pStyle w:val="Heading4"/>
      </w:pPr>
      <w:r w:rsidRPr="00F5714B">
        <w:rPr>
          <w:lang w:eastAsia="zh-CN"/>
        </w:rPr>
        <w:lastRenderedPageBreak/>
        <w:t>6</w:t>
      </w:r>
      <w:r w:rsidR="00A6371C" w:rsidRPr="00F5714B">
        <w:rPr>
          <w:lang w:eastAsia="zh-CN"/>
        </w:rPr>
        <w:t>.</w:t>
      </w:r>
      <w:r w:rsidRPr="00F5714B">
        <w:rPr>
          <w:lang w:eastAsia="zh-CN"/>
        </w:rPr>
        <w:t>X</w:t>
      </w:r>
      <w:r w:rsidR="00A6371C" w:rsidRPr="00F5714B">
        <w:rPr>
          <w:lang w:eastAsia="zh-CN"/>
        </w:rPr>
        <w:t>.3.</w:t>
      </w:r>
      <w:r w:rsidR="007842E6" w:rsidRPr="00F5714B">
        <w:rPr>
          <w:lang w:eastAsia="zh-CN"/>
        </w:rPr>
        <w:t>2</w:t>
      </w:r>
      <w:r w:rsidR="00ED2AE0" w:rsidRPr="00F5714B">
        <w:rPr>
          <w:lang w:eastAsia="zh-CN"/>
        </w:rPr>
        <w:tab/>
      </w:r>
      <w:r w:rsidR="00ED2AE0" w:rsidRPr="00F5714B">
        <w:rPr>
          <w:lang w:eastAsia="zh-CN"/>
        </w:rPr>
        <w:tab/>
        <w:t>M</w:t>
      </w:r>
      <w:r w:rsidR="007842E6" w:rsidRPr="00F5714B">
        <w:rPr>
          <w:lang w:eastAsia="zh-CN"/>
        </w:rPr>
        <w:t>O</w:t>
      </w:r>
      <w:r w:rsidR="00ED2AE0" w:rsidRPr="00F5714B">
        <w:rPr>
          <w:lang w:eastAsia="zh-CN"/>
        </w:rPr>
        <w:t xml:space="preserve"> Call Setup</w:t>
      </w:r>
    </w:p>
    <w:p w14:paraId="192A6349" w14:textId="24F684A9" w:rsidR="00B36E72" w:rsidRPr="00F5714B" w:rsidRDefault="00297C55" w:rsidP="00DF4AB2">
      <w:pPr>
        <w:pStyle w:val="TF"/>
      </w:pPr>
      <w:r w:rsidRPr="00F5714B">
        <w:object w:dxaOrig="9471" w:dyaOrig="9121" w14:anchorId="2D1F4DC0">
          <v:shape id="_x0000_i1026" type="#_x0000_t75" style="width:473.5pt;height:456pt" o:ole="">
            <v:imagedata r:id="rId15" o:title=""/>
          </v:shape>
          <o:OLEObject Type="Embed" ProgID="Visio.Drawing.15" ShapeID="_x0000_i1026" DrawAspect="Content" ObjectID="_1808325815" r:id="rId16"/>
        </w:object>
      </w:r>
    </w:p>
    <w:p w14:paraId="3DF8D3D8" w14:textId="4BD91E04" w:rsidR="00DF4AB2" w:rsidRPr="00F5714B" w:rsidRDefault="00DF4AB2" w:rsidP="00DF4AB2">
      <w:pPr>
        <w:pStyle w:val="TF"/>
      </w:pPr>
      <w:r w:rsidRPr="00F5714B">
        <w:t>Figure 6.</w:t>
      </w:r>
      <w:r w:rsidRPr="00F5714B">
        <w:rPr>
          <w:lang w:val="en-US"/>
        </w:rPr>
        <w:t>x.3</w:t>
      </w:r>
      <w:r w:rsidRPr="00F5714B">
        <w:t>.</w:t>
      </w:r>
      <w:r w:rsidR="00EA2E13" w:rsidRPr="00F5714B">
        <w:t>2</w:t>
      </w:r>
      <w:r w:rsidRPr="00F5714B">
        <w:t xml:space="preserve">-1: </w:t>
      </w:r>
      <w:r w:rsidR="0053504F" w:rsidRPr="00F5714B">
        <w:t>MO Call Setup procedure</w:t>
      </w:r>
      <w:r w:rsidRPr="00F5714B">
        <w:t xml:space="preserve"> with Gm* interface</w:t>
      </w:r>
    </w:p>
    <w:p w14:paraId="20A3EDF3" w14:textId="77777777" w:rsidR="00DF4AB2" w:rsidRPr="00F5714B" w:rsidRDefault="00DF4AB2" w:rsidP="00DF4AB2">
      <w:pPr>
        <w:pStyle w:val="B1"/>
      </w:pPr>
    </w:p>
    <w:p w14:paraId="5EFA5665" w14:textId="41AB23EB" w:rsidR="00DF4AB2" w:rsidRPr="00F5714B" w:rsidRDefault="007842E6" w:rsidP="00DF4AB2">
      <w:pPr>
        <w:pStyle w:val="B1"/>
      </w:pPr>
      <w:r w:rsidRPr="00F5714B">
        <w:t>-</w:t>
      </w:r>
      <w:r w:rsidR="00DF4AB2" w:rsidRPr="00F5714B">
        <w:tab/>
        <w:t>When requesting for a</w:t>
      </w:r>
      <w:r w:rsidRPr="00F5714B">
        <w:t>n</w:t>
      </w:r>
      <w:r w:rsidR="00DF4AB2" w:rsidRPr="00F5714B">
        <w:t xml:space="preserve"> MO call, the UE sends a Gm* message (to the P-CSCF address and port received at REGISTER 200 OK) with:</w:t>
      </w:r>
    </w:p>
    <w:p w14:paraId="44D14EE9" w14:textId="101205E8" w:rsidR="00DF4AB2" w:rsidRPr="00F5714B" w:rsidRDefault="00DF4AB2" w:rsidP="00DF4AB2">
      <w:pPr>
        <w:pStyle w:val="B2"/>
      </w:pPr>
      <w:r w:rsidRPr="00F5714B">
        <w:t>-</w:t>
      </w:r>
      <w:r w:rsidRPr="00F5714B">
        <w:tab/>
        <w:t xml:space="preserve">A message type = INVITE </w:t>
      </w:r>
    </w:p>
    <w:p w14:paraId="549A6BEA" w14:textId="11E84520" w:rsidR="00DF4AB2" w:rsidRPr="00F5714B" w:rsidRDefault="00DF4AB2" w:rsidP="00DF4AB2">
      <w:pPr>
        <w:pStyle w:val="B2"/>
      </w:pPr>
      <w:r w:rsidRPr="00F5714B">
        <w:t>-</w:t>
      </w:r>
      <w:r w:rsidRPr="00F5714B">
        <w:tab/>
        <w:t>The R-URI with the dialled number = called party number</w:t>
      </w:r>
    </w:p>
    <w:p w14:paraId="432AD769" w14:textId="0F6C9D6C" w:rsidR="00DF4AB2" w:rsidRPr="00F5714B" w:rsidRDefault="00DF4AB2" w:rsidP="00DF4AB2">
      <w:pPr>
        <w:pStyle w:val="B2"/>
      </w:pPr>
      <w:r w:rsidRPr="00F5714B">
        <w:t>-</w:t>
      </w:r>
      <w:r w:rsidRPr="00F5714B">
        <w:tab/>
        <w:t>The codecs it supports (codec offer) (unless already provided in REGISTER)</w:t>
      </w:r>
    </w:p>
    <w:p w14:paraId="5D96A418" w14:textId="2CFDDB51" w:rsidR="00DF4AB2" w:rsidRPr="00F5714B" w:rsidRDefault="00DF4AB2" w:rsidP="00DF4AB2">
      <w:pPr>
        <w:pStyle w:val="B2"/>
      </w:pPr>
      <w:r w:rsidRPr="00F5714B">
        <w:t>-</w:t>
      </w:r>
      <w:r w:rsidRPr="00F5714B">
        <w:tab/>
        <w:t>The port where the UE expects to receive audio media</w:t>
      </w:r>
    </w:p>
    <w:p w14:paraId="77221B76" w14:textId="4C4D8000" w:rsidR="00DF4AB2" w:rsidRPr="00F5714B" w:rsidRDefault="00DF4AB2" w:rsidP="00DF4AB2">
      <w:pPr>
        <w:pStyle w:val="B2"/>
      </w:pPr>
      <w:r w:rsidRPr="00F5714B">
        <w:t>-</w:t>
      </w:r>
      <w:r w:rsidRPr="00F5714B">
        <w:tab/>
        <w:t>Optionally the IMPU (IMS user Id of the UE) corresponding to this call</w:t>
      </w:r>
    </w:p>
    <w:p w14:paraId="5CD1ADB8" w14:textId="7843AE96" w:rsidR="00DF4AB2" w:rsidRPr="00F5714B" w:rsidRDefault="00DF4AB2" w:rsidP="00DF4AB2">
      <w:pPr>
        <w:pStyle w:val="B1"/>
        <w:ind w:hanging="1"/>
      </w:pPr>
      <w:r w:rsidRPr="00F5714B">
        <w:t xml:space="preserve">This is sent as an IP packet over the signalling data bearer of the IMS PDN connection. The P-CSCF </w:t>
      </w:r>
      <w:r w:rsidR="00A040A7" w:rsidRPr="00F5714B">
        <w:t>may retrieve</w:t>
      </w:r>
      <w:r w:rsidRPr="00F5714B">
        <w:t xml:space="preserve"> the MSISDN corresponding to the UE IP address </w:t>
      </w:r>
      <w:r w:rsidR="007842E6" w:rsidRPr="00F5714B">
        <w:t>from the PCF</w:t>
      </w:r>
      <w:r w:rsidR="00A040A7" w:rsidRPr="00F5714B">
        <w:t>.</w:t>
      </w:r>
    </w:p>
    <w:p w14:paraId="3CB33428" w14:textId="5704AE49" w:rsidR="00DF4AB2" w:rsidRPr="00F5714B" w:rsidRDefault="007842E6" w:rsidP="007842E6">
      <w:pPr>
        <w:pStyle w:val="B1"/>
      </w:pPr>
      <w:r w:rsidRPr="00F5714B">
        <w:lastRenderedPageBreak/>
        <w:t>-</w:t>
      </w:r>
      <w:r w:rsidRPr="00F5714B">
        <w:tab/>
      </w:r>
      <w:r w:rsidR="00DF4AB2" w:rsidRPr="00F5714B">
        <w:t>The P-CSCF transforms the Gm* message into a regular SIP signalling message that it sends further towards the IMS Core via Mw interface. The P-CSCF</w:t>
      </w:r>
    </w:p>
    <w:p w14:paraId="41E4B062" w14:textId="4EBC43B6" w:rsidR="00DF4AB2" w:rsidRPr="00F5714B" w:rsidRDefault="007842E6" w:rsidP="007842E6">
      <w:pPr>
        <w:pStyle w:val="B2"/>
      </w:pPr>
      <w:r w:rsidRPr="00F5714B">
        <w:t>-</w:t>
      </w:r>
      <w:r w:rsidRPr="00F5714B">
        <w:tab/>
      </w:r>
      <w:r w:rsidR="00DF4AB2" w:rsidRPr="00F5714B">
        <w:t>adds the MSISDN received from PCF in the relevant Headers (FROM/ P-Asserted-Id) if none was provided by the UE, otherwise checks that the IMPU provided by the UE matches the 3GPP Access Network subscription corresponding to the source IP address and port</w:t>
      </w:r>
      <w:r w:rsidRPr="00F5714B">
        <w:t>.</w:t>
      </w:r>
    </w:p>
    <w:p w14:paraId="7D4F6EDF" w14:textId="4FB8616E" w:rsidR="00DF4AB2" w:rsidRPr="00F5714B" w:rsidRDefault="007842E6" w:rsidP="007842E6">
      <w:pPr>
        <w:pStyle w:val="B2"/>
      </w:pPr>
      <w:r w:rsidRPr="00F5714B">
        <w:t>-</w:t>
      </w:r>
      <w:r w:rsidRPr="00F5714B">
        <w:tab/>
      </w:r>
      <w:r w:rsidR="00DF4AB2" w:rsidRPr="00F5714B">
        <w:t xml:space="preserve">creates relevant SIP Headers such as Call Id, </w:t>
      </w:r>
      <w:proofErr w:type="spellStart"/>
      <w:r w:rsidR="00DF4AB2" w:rsidRPr="00F5714B">
        <w:t>CSeq</w:t>
      </w:r>
      <w:proofErr w:type="spellEnd"/>
      <w:r w:rsidRPr="00F5714B">
        <w:t xml:space="preserve"> etc.</w:t>
      </w:r>
    </w:p>
    <w:p w14:paraId="6B5D67F5" w14:textId="0DBEE4A5" w:rsidR="00DF4AB2" w:rsidRPr="00F5714B" w:rsidRDefault="007842E6" w:rsidP="007842E6">
      <w:pPr>
        <w:pStyle w:val="B2"/>
      </w:pPr>
      <w:r w:rsidRPr="00F5714B">
        <w:t>-</w:t>
      </w:r>
      <w:r w:rsidRPr="00F5714B">
        <w:tab/>
      </w:r>
      <w:r w:rsidR="00DF4AB2" w:rsidRPr="00F5714B">
        <w:t>adds the service Route</w:t>
      </w:r>
    </w:p>
    <w:p w14:paraId="796A0116" w14:textId="1EAD2D1B" w:rsidR="00DF4AB2" w:rsidRPr="00F5714B" w:rsidRDefault="007842E6" w:rsidP="007842E6">
      <w:pPr>
        <w:pStyle w:val="B2"/>
      </w:pPr>
      <w:r w:rsidRPr="00F5714B">
        <w:t>-</w:t>
      </w:r>
      <w:r w:rsidRPr="00F5714B">
        <w:tab/>
      </w:r>
      <w:r w:rsidR="00DF4AB2" w:rsidRPr="00F5714B">
        <w:t xml:space="preserve">creates a SDP based on the information received </w:t>
      </w:r>
      <w:r w:rsidRPr="00F5714B">
        <w:t>from UE at registration</w:t>
      </w:r>
    </w:p>
    <w:p w14:paraId="72B89629" w14:textId="7FA7E599" w:rsidR="00DF4AB2" w:rsidRPr="00F5714B" w:rsidRDefault="007842E6" w:rsidP="007842E6">
      <w:pPr>
        <w:pStyle w:val="B1"/>
      </w:pPr>
      <w:r w:rsidRPr="00F5714B">
        <w:t>-</w:t>
      </w:r>
      <w:r w:rsidRPr="00F5714B">
        <w:tab/>
      </w:r>
      <w:r w:rsidR="00DF4AB2" w:rsidRPr="00F5714B">
        <w:t>IMS signalling is exchanged within (and between) IMS networks</w:t>
      </w:r>
    </w:p>
    <w:p w14:paraId="5680CDF3" w14:textId="4C61CD4E" w:rsidR="00A10BFC" w:rsidRPr="00F5714B" w:rsidRDefault="007842E6" w:rsidP="007842E6">
      <w:pPr>
        <w:pStyle w:val="B1"/>
      </w:pPr>
      <w:r w:rsidRPr="00F5714B">
        <w:t>-</w:t>
      </w:r>
      <w:r w:rsidRPr="00F5714B">
        <w:tab/>
      </w:r>
      <w:r w:rsidR="00DF4AB2" w:rsidRPr="00F5714B">
        <w:t>The P-CSCF transforms the regular SIP signalling that it receives from the IMS Core via Mw interface into an answer sent to the UE over Gm* providing the minimum set of information the UE needs such as the IMS AGW address</w:t>
      </w:r>
      <w:r w:rsidRPr="00F5714B">
        <w:t>.</w:t>
      </w:r>
    </w:p>
    <w:p w14:paraId="7762A401" w14:textId="581BEA8A" w:rsidR="007842E6" w:rsidRPr="00F5714B" w:rsidRDefault="007842E6" w:rsidP="007842E6">
      <w:pPr>
        <w:pStyle w:val="Heading4"/>
      </w:pPr>
      <w:r w:rsidRPr="00F5714B">
        <w:rPr>
          <w:lang w:eastAsia="zh-CN"/>
        </w:rPr>
        <w:t>6.X.3.</w:t>
      </w:r>
      <w:r w:rsidR="00EA2E13" w:rsidRPr="00F5714B">
        <w:rPr>
          <w:lang w:eastAsia="zh-CN"/>
        </w:rPr>
        <w:t>3</w:t>
      </w:r>
      <w:r w:rsidRPr="00F5714B">
        <w:rPr>
          <w:lang w:eastAsia="zh-CN"/>
        </w:rPr>
        <w:tab/>
      </w:r>
      <w:r w:rsidRPr="00F5714B">
        <w:t>MT Call Setup</w:t>
      </w:r>
    </w:p>
    <w:p w14:paraId="55702B9A" w14:textId="3C73E0DB" w:rsidR="00A4466F" w:rsidRPr="00F5714B" w:rsidRDefault="00297C55" w:rsidP="001B0EA8">
      <w:pPr>
        <w:pStyle w:val="TF"/>
      </w:pPr>
      <w:r w:rsidRPr="00F5714B">
        <w:object w:dxaOrig="9471" w:dyaOrig="7961" w14:anchorId="1BA5A33B">
          <v:shape id="_x0000_i1027" type="#_x0000_t75" style="width:473.5pt;height:397.5pt" o:ole="">
            <v:imagedata r:id="rId17" o:title=""/>
          </v:shape>
          <o:OLEObject Type="Embed" ProgID="Visio.Drawing.15" ShapeID="_x0000_i1027" DrawAspect="Content" ObjectID="_1808325816" r:id="rId18"/>
        </w:object>
      </w:r>
    </w:p>
    <w:p w14:paraId="50C21165" w14:textId="5255CD43" w:rsidR="001B0EA8" w:rsidRPr="00F5714B" w:rsidRDefault="001B0EA8" w:rsidP="001B0EA8">
      <w:pPr>
        <w:pStyle w:val="TF"/>
      </w:pPr>
      <w:r w:rsidRPr="00F5714B">
        <w:t>Figure 6.</w:t>
      </w:r>
      <w:r w:rsidRPr="00F5714B">
        <w:rPr>
          <w:lang w:val="en-US"/>
        </w:rPr>
        <w:t>x.3</w:t>
      </w:r>
      <w:r w:rsidRPr="00F5714B">
        <w:t>.</w:t>
      </w:r>
      <w:r w:rsidR="00EA2E13" w:rsidRPr="00F5714B">
        <w:t>3</w:t>
      </w:r>
      <w:r w:rsidRPr="00F5714B">
        <w:t xml:space="preserve">-1: </w:t>
      </w:r>
      <w:r w:rsidR="0053504F" w:rsidRPr="00F5714B">
        <w:t>MT Call setup</w:t>
      </w:r>
      <w:r w:rsidRPr="00F5714B">
        <w:t xml:space="preserve"> procedure with Gm* interface</w:t>
      </w:r>
    </w:p>
    <w:p w14:paraId="2050E561" w14:textId="7D8DF62A" w:rsidR="007842E6" w:rsidRPr="00F5714B" w:rsidRDefault="001B0EA8" w:rsidP="00182034">
      <w:pPr>
        <w:pStyle w:val="B1"/>
      </w:pPr>
      <w:r w:rsidRPr="00F5714B">
        <w:t>-</w:t>
      </w:r>
      <w:r w:rsidR="00182034" w:rsidRPr="00F5714B">
        <w:tab/>
      </w:r>
      <w:r w:rsidR="007842E6" w:rsidRPr="00F5714B">
        <w:t>When the</w:t>
      </w:r>
      <w:r w:rsidR="00DE5549" w:rsidRPr="00F5714B">
        <w:t>re</w:t>
      </w:r>
      <w:r w:rsidR="007842E6" w:rsidRPr="00F5714B">
        <w:t xml:space="preserve"> is an MT call, the P-CSCF transforms SIP signalling received from the IMS Core into </w:t>
      </w:r>
      <w:r w:rsidRPr="00F5714B">
        <w:t>Gm* SIP INVITE message as</w:t>
      </w:r>
      <w:r w:rsidR="007842E6" w:rsidRPr="00F5714B">
        <w:t xml:space="preserve"> described below and sends </w:t>
      </w:r>
      <w:r w:rsidRPr="00F5714B">
        <w:t>it</w:t>
      </w:r>
      <w:r w:rsidR="007842E6" w:rsidRPr="00F5714B">
        <w:t xml:space="preserve"> to the registered UE IP address and port received at REGISTER</w:t>
      </w:r>
      <w:r w:rsidRPr="00F5714B">
        <w:t>:</w:t>
      </w:r>
    </w:p>
    <w:p w14:paraId="5A7C85B1" w14:textId="7FA813E3" w:rsidR="007842E6" w:rsidRPr="00F5714B" w:rsidRDefault="00182034" w:rsidP="00182034">
      <w:pPr>
        <w:pStyle w:val="B2"/>
      </w:pPr>
      <w:r w:rsidRPr="00F5714B">
        <w:lastRenderedPageBreak/>
        <w:t>-</w:t>
      </w:r>
      <w:r w:rsidRPr="00F5714B">
        <w:tab/>
      </w:r>
      <w:r w:rsidR="007842E6" w:rsidRPr="00F5714B">
        <w:t>A message type = INVITE</w:t>
      </w:r>
    </w:p>
    <w:p w14:paraId="7621ADC4" w14:textId="73B9D1E6" w:rsidR="007842E6" w:rsidRPr="00F5714B" w:rsidRDefault="00182034" w:rsidP="00182034">
      <w:pPr>
        <w:pStyle w:val="B2"/>
      </w:pPr>
      <w:r w:rsidRPr="00F5714B">
        <w:t>-</w:t>
      </w:r>
      <w:r w:rsidRPr="00F5714B">
        <w:tab/>
      </w:r>
      <w:r w:rsidR="007842E6" w:rsidRPr="00F5714B">
        <w:t>The calling party number</w:t>
      </w:r>
    </w:p>
    <w:p w14:paraId="05142993" w14:textId="02723628" w:rsidR="007842E6" w:rsidRPr="00F5714B" w:rsidRDefault="00182034" w:rsidP="00182034">
      <w:pPr>
        <w:pStyle w:val="B2"/>
      </w:pPr>
      <w:r w:rsidRPr="00F5714B">
        <w:t>-</w:t>
      </w:r>
      <w:r w:rsidRPr="00F5714B">
        <w:tab/>
      </w:r>
      <w:r w:rsidR="007842E6" w:rsidRPr="00F5714B">
        <w:t xml:space="preserve">The offered codecs </w:t>
      </w:r>
    </w:p>
    <w:p w14:paraId="718B9922" w14:textId="41663087" w:rsidR="007842E6" w:rsidRPr="00F5714B" w:rsidRDefault="00182034" w:rsidP="00182034">
      <w:pPr>
        <w:pStyle w:val="B2"/>
      </w:pPr>
      <w:r w:rsidRPr="00F5714B">
        <w:t>-</w:t>
      </w:r>
      <w:r w:rsidRPr="00F5714B">
        <w:tab/>
      </w:r>
      <w:r w:rsidR="007842E6" w:rsidRPr="00F5714B">
        <w:t>The IP address and port where the network expects to receive audio media</w:t>
      </w:r>
    </w:p>
    <w:p w14:paraId="7A9BF75F" w14:textId="36EE6F82" w:rsidR="007842E6" w:rsidRPr="00F5714B" w:rsidRDefault="007842E6" w:rsidP="003131F8">
      <w:pPr>
        <w:pStyle w:val="B1"/>
        <w:ind w:hanging="1"/>
      </w:pPr>
      <w:r w:rsidRPr="00F5714B">
        <w:t xml:space="preserve">This is sent as an IP packet over the signalling data bearer of the IMS PDN connection using a proper DSCP (to support paging policy differentiation). The P-CSCF may store the information received from the IMS Core such as Call Id, </w:t>
      </w:r>
      <w:proofErr w:type="spellStart"/>
      <w:r w:rsidRPr="00F5714B">
        <w:t>CSeq</w:t>
      </w:r>
      <w:proofErr w:type="spellEnd"/>
      <w:r w:rsidRPr="00F5714B">
        <w:t>, Route, etc to use this information upon the UE answer.</w:t>
      </w:r>
    </w:p>
    <w:p w14:paraId="30B9A555" w14:textId="3B9622C5" w:rsidR="007842E6" w:rsidRPr="00F5714B" w:rsidRDefault="001B0EA8" w:rsidP="00182034">
      <w:pPr>
        <w:pStyle w:val="B1"/>
      </w:pPr>
      <w:r w:rsidRPr="00F5714B">
        <w:t>-</w:t>
      </w:r>
      <w:r w:rsidR="00182034" w:rsidRPr="00F5714B">
        <w:tab/>
      </w:r>
      <w:r w:rsidR="007842E6" w:rsidRPr="00F5714B">
        <w:t>The UE answers to the INVITE and sends a Gm* message with</w:t>
      </w:r>
    </w:p>
    <w:p w14:paraId="5D086E77" w14:textId="16F52F85" w:rsidR="007842E6" w:rsidRPr="00F5714B" w:rsidRDefault="00182034" w:rsidP="00182034">
      <w:pPr>
        <w:pStyle w:val="B2"/>
      </w:pPr>
      <w:r w:rsidRPr="00F5714B">
        <w:t>-</w:t>
      </w:r>
      <w:r w:rsidRPr="00F5714B">
        <w:tab/>
      </w:r>
      <w:r w:rsidR="007842E6" w:rsidRPr="00F5714B">
        <w:t xml:space="preserve">A message type = 200 OK </w:t>
      </w:r>
    </w:p>
    <w:p w14:paraId="2782BB1A" w14:textId="6C53DC8F" w:rsidR="007842E6" w:rsidRPr="00F5714B" w:rsidRDefault="00182034" w:rsidP="00182034">
      <w:pPr>
        <w:pStyle w:val="B2"/>
      </w:pPr>
      <w:r w:rsidRPr="00F5714B">
        <w:t>-</w:t>
      </w:r>
      <w:r w:rsidRPr="00F5714B">
        <w:tab/>
      </w:r>
      <w:r w:rsidR="007842E6" w:rsidRPr="00F5714B">
        <w:t>The codecs it accepts (codec answer)</w:t>
      </w:r>
    </w:p>
    <w:p w14:paraId="5D508F30" w14:textId="2A91A581" w:rsidR="007842E6" w:rsidRPr="00F5714B" w:rsidRDefault="00182034" w:rsidP="00182034">
      <w:pPr>
        <w:pStyle w:val="B2"/>
      </w:pPr>
      <w:r w:rsidRPr="00F5714B">
        <w:t>-</w:t>
      </w:r>
      <w:r w:rsidRPr="00F5714B">
        <w:tab/>
      </w:r>
      <w:r w:rsidR="007842E6" w:rsidRPr="00F5714B">
        <w:t>The port where the UE expects to receive audio media</w:t>
      </w:r>
    </w:p>
    <w:p w14:paraId="5C2AA090" w14:textId="40790942" w:rsidR="007842E6" w:rsidRPr="00F5714B" w:rsidRDefault="001B0EA8" w:rsidP="00182034">
      <w:pPr>
        <w:pStyle w:val="B1"/>
      </w:pPr>
      <w:r w:rsidRPr="00F5714B">
        <w:t>-</w:t>
      </w:r>
      <w:r w:rsidR="00182034" w:rsidRPr="00F5714B">
        <w:tab/>
      </w:r>
      <w:r w:rsidR="007842E6" w:rsidRPr="00F5714B">
        <w:t xml:space="preserve">The P-CSCF transforms the Gm* message into a regular </w:t>
      </w:r>
      <w:r w:rsidR="00182034" w:rsidRPr="00F5714B">
        <w:t>SIP</w:t>
      </w:r>
      <w:r w:rsidR="007842E6" w:rsidRPr="00F5714B">
        <w:t xml:space="preserve"> signalling that it sends further towards the IMS Core via Mw interface and </w:t>
      </w:r>
    </w:p>
    <w:p w14:paraId="6A5EA707" w14:textId="712CC8BC" w:rsidR="007842E6" w:rsidRPr="00F5714B" w:rsidRDefault="00182034" w:rsidP="00182034">
      <w:pPr>
        <w:pStyle w:val="B2"/>
      </w:pPr>
      <w:r w:rsidRPr="00F5714B">
        <w:t>-</w:t>
      </w:r>
      <w:r w:rsidRPr="00F5714B">
        <w:tab/>
      </w:r>
      <w:r w:rsidR="007842E6" w:rsidRPr="00F5714B">
        <w:t xml:space="preserve">adds a Call Id, a </w:t>
      </w:r>
      <w:proofErr w:type="spellStart"/>
      <w:r w:rsidR="007842E6" w:rsidRPr="00F5714B">
        <w:t>CSeq</w:t>
      </w:r>
      <w:proofErr w:type="spellEnd"/>
    </w:p>
    <w:p w14:paraId="4C3A94E7" w14:textId="37DE7626" w:rsidR="007842E6" w:rsidRPr="00F5714B" w:rsidRDefault="00182034" w:rsidP="00182034">
      <w:pPr>
        <w:pStyle w:val="B2"/>
      </w:pPr>
      <w:r w:rsidRPr="00F5714B">
        <w:t>-</w:t>
      </w:r>
      <w:r w:rsidRPr="00F5714B">
        <w:tab/>
      </w:r>
      <w:r w:rsidR="007842E6" w:rsidRPr="00F5714B">
        <w:t>adds the Route</w:t>
      </w:r>
    </w:p>
    <w:p w14:paraId="7E6F4831" w14:textId="7E2DDE89" w:rsidR="007842E6" w:rsidRPr="00F5714B" w:rsidRDefault="00182034" w:rsidP="00182034">
      <w:pPr>
        <w:pStyle w:val="B2"/>
      </w:pPr>
      <w:r w:rsidRPr="00F5714B">
        <w:t>-</w:t>
      </w:r>
      <w:r w:rsidRPr="00F5714B">
        <w:tab/>
      </w:r>
      <w:r w:rsidR="007842E6" w:rsidRPr="00F5714B">
        <w:t xml:space="preserve">creates a SDP based on the information received </w:t>
      </w:r>
      <w:r w:rsidR="001B0EA8" w:rsidRPr="00F5714B">
        <w:t xml:space="preserve">from the UE </w:t>
      </w:r>
      <w:r w:rsidR="00DD08A6" w:rsidRPr="00F5714B">
        <w:t xml:space="preserve">over </w:t>
      </w:r>
      <w:r w:rsidR="001B0EA8" w:rsidRPr="00F5714B">
        <w:t>Gm* interface</w:t>
      </w:r>
    </w:p>
    <w:p w14:paraId="39DC36F3" w14:textId="2B2F9268" w:rsidR="00F3309D" w:rsidRPr="00F5714B" w:rsidRDefault="00F3309D" w:rsidP="00F3309D">
      <w:pPr>
        <w:pStyle w:val="Heading4"/>
      </w:pPr>
      <w:r w:rsidRPr="00F5714B">
        <w:rPr>
          <w:lang w:eastAsia="zh-CN"/>
        </w:rPr>
        <w:t>6.X.3.4</w:t>
      </w:r>
      <w:r w:rsidRPr="00F5714B">
        <w:rPr>
          <w:lang w:eastAsia="zh-CN"/>
        </w:rPr>
        <w:tab/>
      </w:r>
      <w:r w:rsidRPr="00F5714B">
        <w:t>Usage of Non-IP PDN</w:t>
      </w:r>
    </w:p>
    <w:p w14:paraId="673814E9" w14:textId="204EED42" w:rsidR="00CC206B" w:rsidRPr="00F5714B" w:rsidRDefault="009519C8">
      <w:pPr>
        <w:rPr>
          <w:rFonts w:cstheme="minorHAnsi"/>
          <w:szCs w:val="22"/>
        </w:rPr>
      </w:pPr>
      <w:r w:rsidRPr="00F5714B">
        <w:rPr>
          <w:rStyle w:val="normaltextrun"/>
          <w:shd w:val="clear" w:color="auto" w:fill="FFFFFF"/>
        </w:rPr>
        <w:t xml:space="preserve">The IMS </w:t>
      </w:r>
      <w:r w:rsidR="003214D5">
        <w:rPr>
          <w:rStyle w:val="normaltextrun"/>
          <w:shd w:val="clear" w:color="auto" w:fill="FFFFFF"/>
        </w:rPr>
        <w:t xml:space="preserve">services </w:t>
      </w:r>
      <w:r w:rsidRPr="00F5714B">
        <w:rPr>
          <w:rStyle w:val="normaltextrun"/>
          <w:shd w:val="clear" w:color="auto" w:fill="FFFFFF"/>
        </w:rPr>
        <w:t xml:space="preserve">using IP stack for both signalling and media is not </w:t>
      </w:r>
      <w:r w:rsidR="003214D5">
        <w:rPr>
          <w:rStyle w:val="normaltextrun"/>
          <w:shd w:val="clear" w:color="auto" w:fill="FFFFFF"/>
        </w:rPr>
        <w:t>efficient</w:t>
      </w:r>
      <w:r w:rsidRPr="00F5714B">
        <w:rPr>
          <w:rStyle w:val="normaltextrun"/>
          <w:shd w:val="clear" w:color="auto" w:fill="FFFFFF"/>
        </w:rPr>
        <w:t xml:space="preserve"> for low link budget access. 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w:t>
      </w:r>
      <w:r w:rsidR="003214D5">
        <w:rPr>
          <w:rStyle w:val="normaltextrun"/>
          <w:shd w:val="clear" w:color="auto" w:fill="FFFFFF"/>
        </w:rPr>
        <w:t xml:space="preserve">The solution and procedure proposed </w:t>
      </w:r>
      <w:r w:rsidR="003214D5" w:rsidRPr="00F5714B">
        <w:rPr>
          <w:rFonts w:cstheme="minorHAnsi"/>
          <w:szCs w:val="22"/>
        </w:rPr>
        <w:t xml:space="preserve">in clauses </w:t>
      </w:r>
      <w:r w:rsidR="003214D5" w:rsidRPr="00F5714B">
        <w:rPr>
          <w:lang w:eastAsia="zh-CN"/>
        </w:rPr>
        <w:t xml:space="preserve">6.X.3.1, 6.X.3.2, and 6.X.3.3 </w:t>
      </w:r>
      <w:r w:rsidR="003214D5">
        <w:rPr>
          <w:rStyle w:val="normaltextrun"/>
          <w:shd w:val="clear" w:color="auto" w:fill="FFFFFF"/>
        </w:rPr>
        <w:t>will</w:t>
      </w:r>
      <w:r w:rsidR="00D13E80">
        <w:rPr>
          <w:rStyle w:val="normaltextrun"/>
          <w:shd w:val="clear" w:color="auto" w:fill="FFFFFF"/>
        </w:rPr>
        <w:t xml:space="preserve"> also</w:t>
      </w:r>
      <w:r w:rsidRPr="00F5714B">
        <w:rPr>
          <w:rStyle w:val="normaltextrun"/>
          <w:shd w:val="clear" w:color="auto" w:fill="FFFFFF"/>
        </w:rPr>
        <w:t xml:space="preserve"> work without UDP/IP </w:t>
      </w:r>
      <w:r w:rsidR="00D13E80">
        <w:rPr>
          <w:rStyle w:val="normaltextrun"/>
          <w:shd w:val="clear" w:color="auto" w:fill="FFFFFF"/>
        </w:rPr>
        <w:t>protocol</w:t>
      </w:r>
      <w:r w:rsidRPr="00F5714B">
        <w:rPr>
          <w:rStyle w:val="normaltextrun"/>
          <w:shd w:val="clear" w:color="auto" w:fill="FFFFFF"/>
        </w:rPr>
        <w:t xml:space="preserve"> from UE to PGW using </w:t>
      </w:r>
      <w:r w:rsidR="00D13E80">
        <w:rPr>
          <w:rStyle w:val="normaltextrun"/>
          <w:shd w:val="clear" w:color="auto" w:fill="FFFFFF"/>
        </w:rPr>
        <w:t>a N</w:t>
      </w:r>
      <w:r w:rsidRPr="00F5714B">
        <w:rPr>
          <w:rStyle w:val="normaltextrun"/>
          <w:shd w:val="clear" w:color="auto" w:fill="FFFFFF"/>
        </w:rPr>
        <w:t xml:space="preserve">on-IP </w:t>
      </w:r>
      <w:r w:rsidR="006C329E">
        <w:rPr>
          <w:rStyle w:val="normaltextrun"/>
          <w:shd w:val="clear" w:color="auto" w:fill="FFFFFF"/>
        </w:rPr>
        <w:t xml:space="preserve">type </w:t>
      </w:r>
      <w:r w:rsidRPr="00F5714B">
        <w:rPr>
          <w:rStyle w:val="normaltextrun"/>
          <w:shd w:val="clear" w:color="auto" w:fill="FFFFFF"/>
        </w:rPr>
        <w:t>PDN</w:t>
      </w:r>
      <w:r w:rsidR="00D13E80">
        <w:rPr>
          <w:rStyle w:val="normaltextrun"/>
          <w:shd w:val="clear" w:color="auto" w:fill="FFFFFF"/>
        </w:rPr>
        <w:t xml:space="preserve"> connection. This will </w:t>
      </w:r>
      <w:r w:rsidRPr="00F5714B">
        <w:rPr>
          <w:rStyle w:val="normaltextrun"/>
          <w:shd w:val="clear" w:color="auto" w:fill="FFFFFF"/>
        </w:rPr>
        <w:t>sav</w:t>
      </w:r>
      <w:r w:rsidR="00D13E80">
        <w:rPr>
          <w:rStyle w:val="normaltextrun"/>
          <w:shd w:val="clear" w:color="auto" w:fill="FFFFFF"/>
        </w:rPr>
        <w:t>e</w:t>
      </w:r>
      <w:r w:rsidRPr="00F5714B">
        <w:rPr>
          <w:rStyle w:val="normaltextrun"/>
          <w:shd w:val="clear" w:color="auto" w:fill="FFFFFF"/>
        </w:rPr>
        <w:t xml:space="preserve"> payload size and ROHC feedback </w:t>
      </w:r>
      <w:r w:rsidR="00D13E80">
        <w:rPr>
          <w:rStyle w:val="normaltextrun"/>
          <w:shd w:val="clear" w:color="auto" w:fill="FFFFFF"/>
        </w:rPr>
        <w:t xml:space="preserve">delays. </w:t>
      </w:r>
      <w:r w:rsidR="00BC4F62" w:rsidRPr="00F5714B">
        <w:rPr>
          <w:rFonts w:cstheme="minorHAnsi"/>
          <w:szCs w:val="22"/>
        </w:rPr>
        <w:t xml:space="preserve">The IMS signalling optimisations and related procedures in clauses </w:t>
      </w:r>
      <w:r w:rsidR="00BC4F62" w:rsidRPr="00F5714B">
        <w:rPr>
          <w:lang w:eastAsia="zh-CN"/>
        </w:rPr>
        <w:t xml:space="preserve">6.X.3.1, 6.X.3.2, and 6.X.3.3 can applied through a Non-IP PDN from the UE with </w:t>
      </w:r>
      <w:r w:rsidR="00D13E80">
        <w:rPr>
          <w:lang w:eastAsia="zh-CN"/>
        </w:rPr>
        <w:t>following</w:t>
      </w:r>
      <w:r w:rsidR="00BC4F62" w:rsidRPr="00F5714B">
        <w:rPr>
          <w:lang w:eastAsia="zh-CN"/>
        </w:rPr>
        <w:t xml:space="preserve"> differences</w:t>
      </w:r>
      <w:r w:rsidR="00516B57" w:rsidRPr="00F5714B">
        <w:rPr>
          <w:lang w:eastAsia="zh-CN"/>
        </w:rPr>
        <w:t>:</w:t>
      </w:r>
    </w:p>
    <w:p w14:paraId="215F8EBE" w14:textId="77777777" w:rsidR="00CC206B" w:rsidRPr="00F5714B" w:rsidRDefault="00CC206B" w:rsidP="00F5714B">
      <w:pPr>
        <w:rPr>
          <w:b/>
          <w:bCs/>
          <w:lang w:eastAsia="zh-CN"/>
        </w:rPr>
      </w:pPr>
      <w:r w:rsidRPr="00F5714B">
        <w:rPr>
          <w:b/>
          <w:bCs/>
          <w:lang w:eastAsia="zh-CN"/>
        </w:rPr>
        <w:t>Registration</w:t>
      </w:r>
    </w:p>
    <w:p w14:paraId="69F3D18F" w14:textId="69FEBDA9" w:rsidR="00CC206B" w:rsidRPr="00F5714B" w:rsidRDefault="00CC206B" w:rsidP="00F5714B">
      <w:pPr>
        <w:pStyle w:val="B1"/>
        <w:numPr>
          <w:ilvl w:val="0"/>
          <w:numId w:val="41"/>
        </w:numPr>
        <w:rPr>
          <w:lang w:val="en-US"/>
        </w:rPr>
      </w:pPr>
      <w:r w:rsidRPr="00F5714B">
        <w:t>The UE initiates a PDN connection [</w:t>
      </w:r>
      <w:r w:rsidRPr="00F5714B">
        <w:rPr>
          <w:u w:val="single"/>
        </w:rPr>
        <w:t>APN=IMS; PDN type = non-IP</w:t>
      </w:r>
      <w:r w:rsidRPr="00F5714B">
        <w:t>; PCO = non-IP support for IMS] for IMS signalling</w:t>
      </w:r>
      <w:r w:rsidR="00BC4F62" w:rsidRPr="00F5714B">
        <w:t>.</w:t>
      </w:r>
    </w:p>
    <w:p w14:paraId="2F99E766" w14:textId="3380C878" w:rsidR="00CC206B" w:rsidRPr="00F5714B" w:rsidRDefault="00BC4F62" w:rsidP="00F5714B">
      <w:pPr>
        <w:pStyle w:val="B1"/>
        <w:numPr>
          <w:ilvl w:val="0"/>
          <w:numId w:val="41"/>
        </w:numPr>
      </w:pPr>
      <w:r w:rsidRPr="00F5714B">
        <w:t xml:space="preserve">The </w:t>
      </w:r>
      <w:r w:rsidR="00CC206B" w:rsidRPr="00F5714B">
        <w:t xml:space="preserve">PGW accepts the </w:t>
      </w:r>
      <w:r w:rsidRPr="00F5714B">
        <w:t xml:space="preserve">Non-IP </w:t>
      </w:r>
      <w:r w:rsidR="00CC206B" w:rsidRPr="00F5714B">
        <w:t>PDN connection</w:t>
      </w:r>
      <w:r w:rsidRPr="00F5714B">
        <w:t xml:space="preserve"> </w:t>
      </w:r>
      <w:r w:rsidR="00CC206B" w:rsidRPr="00F5714B">
        <w:t xml:space="preserve">and provides the IP </w:t>
      </w:r>
      <w:r w:rsidRPr="00F5714B">
        <w:t xml:space="preserve">address to be used for IMS registration (e.g. to be used as contact header) </w:t>
      </w:r>
      <w:r w:rsidR="00CC206B" w:rsidRPr="00F5714B">
        <w:t xml:space="preserve">via PCO </w:t>
      </w:r>
      <w:r w:rsidRPr="00F5714B">
        <w:t>to the UE</w:t>
      </w:r>
      <w:r w:rsidR="00CC206B" w:rsidRPr="00F5714B">
        <w:t>.</w:t>
      </w:r>
      <w:r w:rsidRPr="00F5714B">
        <w:t xml:space="preserve"> Optionally the </w:t>
      </w:r>
      <w:r w:rsidR="00CC206B" w:rsidRPr="00F5714B">
        <w:t>PGW</w:t>
      </w:r>
      <w:r w:rsidRPr="00F5714B">
        <w:t xml:space="preserve"> </w:t>
      </w:r>
      <w:r w:rsidR="00CC206B" w:rsidRPr="00F5714B">
        <w:t>may also provide an UDP port for sip signalling</w:t>
      </w:r>
    </w:p>
    <w:p w14:paraId="3E4F00DB" w14:textId="11D3A0C1" w:rsidR="00CC206B" w:rsidRPr="00F5714B" w:rsidRDefault="00CC206B" w:rsidP="00F5714B">
      <w:pPr>
        <w:pStyle w:val="B1"/>
        <w:numPr>
          <w:ilvl w:val="0"/>
          <w:numId w:val="40"/>
        </w:numPr>
        <w:rPr>
          <w:lang w:val="en-US"/>
        </w:rPr>
      </w:pPr>
      <w:r w:rsidRPr="00F5714B">
        <w:t xml:space="preserve">UE sends the IMS registration request </w:t>
      </w:r>
      <w:r w:rsidR="000D7B6F" w:rsidRPr="00F5714B">
        <w:t>with</w:t>
      </w:r>
      <w:r w:rsidR="00BC4F62" w:rsidRPr="00F5714B">
        <w:t xml:space="preserve"> contact header containing the allocated IP address and port (if provided) </w:t>
      </w:r>
      <w:r w:rsidRPr="00F5714B">
        <w:t xml:space="preserve">without adding any UDP/IP header. </w:t>
      </w:r>
    </w:p>
    <w:p w14:paraId="77E0B25D" w14:textId="351BD278" w:rsidR="00CC206B" w:rsidRPr="00F5714B" w:rsidRDefault="00CC206B" w:rsidP="00F5714B">
      <w:pPr>
        <w:pStyle w:val="B1"/>
        <w:numPr>
          <w:ilvl w:val="0"/>
          <w:numId w:val="40"/>
        </w:numPr>
        <w:rPr>
          <w:lang w:val="en-US"/>
        </w:rPr>
      </w:pPr>
      <w:r w:rsidRPr="00F5714B">
        <w:t xml:space="preserve">PGW adds the </w:t>
      </w:r>
      <w:r w:rsidR="000D7B6F" w:rsidRPr="00F5714B">
        <w:t>UDP</w:t>
      </w:r>
      <w:r w:rsidRPr="00F5714B">
        <w:t xml:space="preserve">/IP header </w:t>
      </w:r>
      <w:r w:rsidR="000D7B6F" w:rsidRPr="00F5714B">
        <w:t>with source address containing the IP address allocated to the UE and destination address set to P-CSCF IP address</w:t>
      </w:r>
      <w:r w:rsidRPr="00F5714B">
        <w:t xml:space="preserve">. </w:t>
      </w:r>
    </w:p>
    <w:p w14:paraId="02278DB4" w14:textId="693FDEAA" w:rsidR="00CC206B" w:rsidRPr="00F5714B" w:rsidRDefault="00CC206B" w:rsidP="00F5714B">
      <w:pPr>
        <w:pStyle w:val="B1"/>
        <w:numPr>
          <w:ilvl w:val="0"/>
          <w:numId w:val="40"/>
        </w:numPr>
        <w:rPr>
          <w:lang w:val="en-US"/>
        </w:rPr>
      </w:pPr>
      <w:r w:rsidRPr="00F5714B">
        <w:t xml:space="preserve">When the response comes from P-CSCF (200 OK), the PGW </w:t>
      </w:r>
      <w:r w:rsidR="000D7B6F" w:rsidRPr="00F5714B">
        <w:t>removes</w:t>
      </w:r>
      <w:r w:rsidRPr="00F5714B">
        <w:t xml:space="preserve"> the </w:t>
      </w:r>
      <w:r w:rsidR="000D7B6F" w:rsidRPr="00F5714B">
        <w:t>UDP</w:t>
      </w:r>
      <w:r w:rsidRPr="00F5714B">
        <w:t>/IP header and send</w:t>
      </w:r>
      <w:r w:rsidR="000D7B6F" w:rsidRPr="00F5714B">
        <w:t>s only</w:t>
      </w:r>
      <w:r w:rsidRPr="00F5714B">
        <w:t xml:space="preserve"> the </w:t>
      </w:r>
      <w:r w:rsidR="000D7B6F" w:rsidRPr="00F5714B">
        <w:t xml:space="preserve">SIP message block </w:t>
      </w:r>
      <w:r w:rsidRPr="00F5714B">
        <w:t>to UE.</w:t>
      </w:r>
    </w:p>
    <w:p w14:paraId="4273E5DE" w14:textId="524E0848" w:rsidR="00CC206B" w:rsidRPr="00F5714B" w:rsidRDefault="00F63290" w:rsidP="00CC206B">
      <w:pPr>
        <w:pStyle w:val="xmsonormal"/>
        <w:rPr>
          <w:rFonts w:asciiTheme="minorHAnsi" w:hAnsiTheme="minorHAnsi" w:cstheme="minorHAnsi"/>
          <w:sz w:val="18"/>
          <w:szCs w:val="18"/>
          <w:lang w:val="en-US"/>
        </w:rPr>
      </w:pPr>
      <w:r w:rsidRPr="00F5714B">
        <w:rPr>
          <w:rFonts w:asciiTheme="minorHAnsi" w:hAnsiTheme="minorHAnsi" w:cstheme="minorHAnsi"/>
          <w:b/>
          <w:bCs/>
          <w:sz w:val="18"/>
          <w:szCs w:val="18"/>
        </w:rPr>
        <w:t>Call Setup</w:t>
      </w:r>
    </w:p>
    <w:p w14:paraId="73464752" w14:textId="40219D50" w:rsidR="00CC206B" w:rsidRPr="00F5714B" w:rsidRDefault="00CC206B" w:rsidP="00F5714B">
      <w:pPr>
        <w:pStyle w:val="B1"/>
        <w:numPr>
          <w:ilvl w:val="0"/>
          <w:numId w:val="39"/>
        </w:numPr>
        <w:rPr>
          <w:lang w:val="en-US"/>
        </w:rPr>
      </w:pPr>
      <w:r w:rsidRPr="00F5714B">
        <w:t>During an MT call, the P-CSCF asks for dedicated bearer creation towards PGW/IP-CAN session via PCRF.</w:t>
      </w:r>
    </w:p>
    <w:p w14:paraId="473B4307" w14:textId="333B7C74" w:rsidR="00F22BFE" w:rsidRPr="00F5714B" w:rsidRDefault="00CC206B" w:rsidP="00F5714B">
      <w:pPr>
        <w:pStyle w:val="B1"/>
        <w:numPr>
          <w:ilvl w:val="0"/>
          <w:numId w:val="39"/>
        </w:numPr>
        <w:rPr>
          <w:lang w:val="en-US"/>
        </w:rPr>
      </w:pPr>
      <w:r w:rsidRPr="00F5714B">
        <w:t xml:space="preserve">The PGW issues a dedicated bearer set up </w:t>
      </w:r>
      <w:r w:rsidR="00773F9B" w:rsidRPr="00F5714B">
        <w:t>request</w:t>
      </w:r>
      <w:r w:rsidR="00F63290" w:rsidRPr="00F5714B">
        <w:t xml:space="preserve"> (for Non-IP PDN type </w:t>
      </w:r>
      <w:r w:rsidR="00773F9B" w:rsidRPr="00F5714B">
        <w:t xml:space="preserve"> to UE </w:t>
      </w:r>
      <w:r w:rsidRPr="00F5714B">
        <w:t>with a</w:t>
      </w:r>
      <w:r w:rsidR="00773F9B" w:rsidRPr="00F5714B">
        <w:t xml:space="preserve">n indication </w:t>
      </w:r>
      <w:r w:rsidRPr="00F5714B">
        <w:t xml:space="preserve">for port allocation in PCO; </w:t>
      </w:r>
    </w:p>
    <w:p w14:paraId="31593270" w14:textId="7F3BEE3C" w:rsidR="00F63290" w:rsidRPr="00F5714B" w:rsidRDefault="00F63290" w:rsidP="00F5714B">
      <w:pPr>
        <w:pStyle w:val="B1"/>
        <w:numPr>
          <w:ilvl w:val="0"/>
          <w:numId w:val="39"/>
        </w:numPr>
        <w:rPr>
          <w:lang w:val="en-US"/>
        </w:rPr>
      </w:pPr>
      <w:r w:rsidRPr="00F5714B">
        <w:t>P-CSCF sends the SIP INVITE (SDP) to UE. The PGW removes the UDP/IP header before forwarding the SIP INVITE.</w:t>
      </w:r>
    </w:p>
    <w:p w14:paraId="6A2B052E" w14:textId="5DB70DA2" w:rsidR="00CC206B" w:rsidRPr="00F5714B" w:rsidRDefault="00773F9B" w:rsidP="00F5714B">
      <w:pPr>
        <w:pStyle w:val="B1"/>
        <w:numPr>
          <w:ilvl w:val="0"/>
          <w:numId w:val="39"/>
        </w:numPr>
        <w:rPr>
          <w:lang w:val="en-US"/>
        </w:rPr>
      </w:pPr>
      <w:r w:rsidRPr="00F5714B">
        <w:lastRenderedPageBreak/>
        <w:t>The</w:t>
      </w:r>
      <w:r w:rsidR="00CC206B" w:rsidRPr="00F5714B">
        <w:t xml:space="preserve"> UE allocate</w:t>
      </w:r>
      <w:r w:rsidR="00F22BFE" w:rsidRPr="00F5714B">
        <w:t>s</w:t>
      </w:r>
      <w:r w:rsidR="00CC206B" w:rsidRPr="00F5714B">
        <w:t xml:space="preserve"> a local UDP port</w:t>
      </w:r>
      <w:r w:rsidR="00F63290" w:rsidRPr="00F5714B">
        <w:t>, retrieves the remote port for media from the INVITE</w:t>
      </w:r>
      <w:r w:rsidR="00CC206B" w:rsidRPr="00F5714B">
        <w:t xml:space="preserve"> and send</w:t>
      </w:r>
      <w:r w:rsidRPr="00F5714B">
        <w:t>s</w:t>
      </w:r>
      <w:r w:rsidR="00CC206B" w:rsidRPr="00F5714B">
        <w:t xml:space="preserve"> </w:t>
      </w:r>
      <w:r w:rsidRPr="00F5714B">
        <w:t xml:space="preserve">back </w:t>
      </w:r>
      <w:r w:rsidR="00CC206B" w:rsidRPr="00F5714B">
        <w:t xml:space="preserve">the </w:t>
      </w:r>
      <w:r w:rsidRPr="00F5714B">
        <w:t>information</w:t>
      </w:r>
      <w:r w:rsidR="00F63290" w:rsidRPr="00F5714B">
        <w:t xml:space="preserve"> in PCO</w:t>
      </w:r>
      <w:r w:rsidRPr="00F5714B">
        <w:t xml:space="preserve"> </w:t>
      </w:r>
      <w:r w:rsidR="00CC206B" w:rsidRPr="00F5714B">
        <w:t xml:space="preserve">to PGW </w:t>
      </w:r>
      <w:r w:rsidRPr="00F5714B">
        <w:t>in bearer setup response</w:t>
      </w:r>
      <w:r w:rsidR="00CC206B" w:rsidRPr="00F5714B">
        <w:t xml:space="preserve">. </w:t>
      </w:r>
    </w:p>
    <w:p w14:paraId="6103C6E4" w14:textId="2488B809" w:rsidR="00CC206B" w:rsidRPr="00F5714B" w:rsidRDefault="00CC206B" w:rsidP="00F5714B">
      <w:pPr>
        <w:pStyle w:val="B1"/>
        <w:numPr>
          <w:ilvl w:val="0"/>
          <w:numId w:val="39"/>
        </w:numPr>
        <w:rPr>
          <w:lang w:val="en-US"/>
        </w:rPr>
      </w:pPr>
      <w:r w:rsidRPr="00F5714B">
        <w:t xml:space="preserve">The PGW </w:t>
      </w:r>
      <w:r w:rsidR="00F63290" w:rsidRPr="00F5714B">
        <w:t xml:space="preserve">stores </w:t>
      </w:r>
      <w:r w:rsidRPr="00F5714B">
        <w:t xml:space="preserve">the IP and UDP port information </w:t>
      </w:r>
      <w:r w:rsidR="00F63290" w:rsidRPr="00F5714B">
        <w:t>for exchanging</w:t>
      </w:r>
      <w:r w:rsidRPr="00F5714B">
        <w:t xml:space="preserve"> RTP </w:t>
      </w:r>
      <w:r w:rsidR="00F63290" w:rsidRPr="00F5714B">
        <w:t xml:space="preserve">media </w:t>
      </w:r>
      <w:r w:rsidRPr="00F5714B">
        <w:t>packet</w:t>
      </w:r>
      <w:r w:rsidR="00F63290" w:rsidRPr="00F5714B">
        <w:t>s</w:t>
      </w:r>
      <w:r w:rsidRPr="00F5714B">
        <w:t xml:space="preserve"> with IMS-AGW.</w:t>
      </w:r>
    </w:p>
    <w:p w14:paraId="68F21475" w14:textId="1A98773B" w:rsidR="00CC206B" w:rsidRPr="00F5714B" w:rsidRDefault="00CC206B" w:rsidP="00F5714B">
      <w:pPr>
        <w:pStyle w:val="B1"/>
        <w:numPr>
          <w:ilvl w:val="0"/>
          <w:numId w:val="39"/>
        </w:numPr>
        <w:rPr>
          <w:lang w:val="en-US"/>
        </w:rPr>
      </w:pPr>
      <w:r w:rsidRPr="00F5714B">
        <w:t xml:space="preserve">When the UE sends any media (RTP), it shall not include any UDP/IP header. The PGW will add the UDP/IP </w:t>
      </w:r>
      <w:r w:rsidR="00F63290" w:rsidRPr="00F5714B">
        <w:t xml:space="preserve">(i.e. </w:t>
      </w:r>
      <w:r w:rsidRPr="00F5714B">
        <w:t xml:space="preserve">UDP </w:t>
      </w:r>
      <w:proofErr w:type="spellStart"/>
      <w:r w:rsidRPr="00F5714B">
        <w:t>Src</w:t>
      </w:r>
      <w:proofErr w:type="spellEnd"/>
      <w:r w:rsidRPr="00F5714B">
        <w:t xml:space="preserve">=UE allocated port, UDP </w:t>
      </w:r>
      <w:proofErr w:type="spellStart"/>
      <w:r w:rsidRPr="00F5714B">
        <w:t>Dst</w:t>
      </w:r>
      <w:proofErr w:type="spellEnd"/>
      <w:r w:rsidRPr="00F5714B">
        <w:t xml:space="preserve">= </w:t>
      </w:r>
      <w:r w:rsidR="00F63290" w:rsidRPr="00F5714B">
        <w:t>IMS-AGW port)</w:t>
      </w:r>
      <w:r w:rsidRPr="00F5714B">
        <w:t xml:space="preserve"> </w:t>
      </w:r>
      <w:r w:rsidR="00F63290" w:rsidRPr="00F5714B">
        <w:t>before forwarding to IMS-AGW</w:t>
      </w:r>
    </w:p>
    <w:p w14:paraId="47E74AAB" w14:textId="6851BFDB" w:rsidR="00CC206B" w:rsidRPr="00F5714B" w:rsidRDefault="00CC206B" w:rsidP="00DA3E2B">
      <w:pPr>
        <w:pStyle w:val="B1"/>
        <w:numPr>
          <w:ilvl w:val="0"/>
          <w:numId w:val="39"/>
        </w:numPr>
      </w:pPr>
      <w:r w:rsidRPr="00F5714B">
        <w:t xml:space="preserve">Similarly, when the DL RTP media is received from IMS-AGW, the PGW </w:t>
      </w:r>
      <w:r w:rsidR="00F63290" w:rsidRPr="00F5714B">
        <w:t>removes</w:t>
      </w:r>
      <w:r w:rsidRPr="00F5714B">
        <w:t xml:space="preserve"> the UDP/IP header and sends the RTP payload to UE </w:t>
      </w:r>
      <w:r w:rsidR="00F63290" w:rsidRPr="00F5714B">
        <w:t xml:space="preserve">over </w:t>
      </w:r>
      <w:r w:rsidRPr="00F5714B">
        <w:t xml:space="preserve">the corresponding </w:t>
      </w:r>
      <w:r w:rsidR="00F63290" w:rsidRPr="00F5714B">
        <w:t xml:space="preserve">dedicated </w:t>
      </w:r>
      <w:r w:rsidRPr="00F5714B">
        <w:t>EPS bearer.</w:t>
      </w:r>
    </w:p>
    <w:p w14:paraId="0D613319" w14:textId="26B1E46A" w:rsidR="004C0F06" w:rsidRPr="00F5714B" w:rsidRDefault="004C0F06" w:rsidP="004C0F06">
      <w:pPr>
        <w:keepNext/>
        <w:keepLines/>
        <w:spacing w:before="120"/>
        <w:ind w:left="1134" w:hanging="1134"/>
        <w:outlineLvl w:val="2"/>
        <w:rPr>
          <w:rFonts w:ascii="Arial" w:eastAsia="DengXian" w:hAnsi="Arial"/>
          <w:sz w:val="28"/>
          <w:lang w:eastAsia="zh-CN"/>
        </w:rPr>
      </w:pPr>
      <w:r w:rsidRPr="00F5714B">
        <w:rPr>
          <w:rFonts w:ascii="Arial" w:eastAsia="DengXian" w:hAnsi="Arial"/>
          <w:sz w:val="28"/>
          <w:lang w:eastAsia="zh-CN"/>
        </w:rPr>
        <w:t>6.</w:t>
      </w:r>
      <w:r w:rsidR="008B739E" w:rsidRPr="00F5714B">
        <w:rPr>
          <w:rFonts w:ascii="Arial" w:eastAsia="DengXian" w:hAnsi="Arial"/>
          <w:sz w:val="28"/>
          <w:lang w:eastAsia="zh-CN"/>
        </w:rPr>
        <w:t>X</w:t>
      </w:r>
      <w:r w:rsidRPr="00F5714B">
        <w:rPr>
          <w:rFonts w:ascii="Arial" w:eastAsia="DengXian" w:hAnsi="Arial"/>
          <w:sz w:val="28"/>
          <w:lang w:eastAsia="zh-CN"/>
        </w:rPr>
        <w:t>.4</w:t>
      </w:r>
      <w:r w:rsidRPr="00F5714B">
        <w:rPr>
          <w:rFonts w:ascii="Arial" w:eastAsia="DengXian" w:hAnsi="Arial"/>
          <w:sz w:val="28"/>
          <w:lang w:eastAsia="zh-CN"/>
        </w:rPr>
        <w:tab/>
      </w:r>
      <w:r w:rsidRPr="00F5714B">
        <w:rPr>
          <w:rFonts w:ascii="Arial" w:eastAsia="DengXian" w:hAnsi="Arial"/>
          <w:sz w:val="28"/>
        </w:rPr>
        <w:t>Impacts on services, entities and interfaces</w:t>
      </w:r>
    </w:p>
    <w:p w14:paraId="64F2076B" w14:textId="77777777" w:rsidR="004C0F06" w:rsidRPr="00F5714B" w:rsidRDefault="004C0F06" w:rsidP="004C0F06">
      <w:pPr>
        <w:rPr>
          <w:lang w:eastAsia="zh-CN"/>
        </w:rPr>
      </w:pPr>
      <w:r w:rsidRPr="00F5714B">
        <w:rPr>
          <w:lang w:eastAsia="zh-CN"/>
        </w:rPr>
        <w:t>UE:</w:t>
      </w:r>
    </w:p>
    <w:p w14:paraId="16B68BBB" w14:textId="35E7885A" w:rsidR="00320A9E" w:rsidRPr="00F5714B" w:rsidRDefault="00BE0AB3" w:rsidP="00BE0AB3">
      <w:pPr>
        <w:pStyle w:val="B1"/>
      </w:pPr>
      <w:r w:rsidRPr="00F5714B">
        <w:t>-</w:t>
      </w:r>
      <w:r w:rsidRPr="00F5714B">
        <w:tab/>
        <w:t>UE to indicate Gm* interface support for SIP session management during SIR REGISTER</w:t>
      </w:r>
    </w:p>
    <w:p w14:paraId="71CC8801" w14:textId="3E1AA2B5" w:rsidR="00BE0AB3" w:rsidRPr="00F5714B" w:rsidRDefault="00BE0AB3" w:rsidP="00BE0AB3">
      <w:pPr>
        <w:pStyle w:val="B1"/>
      </w:pPr>
      <w:r w:rsidRPr="00F5714B">
        <w:t>-</w:t>
      </w:r>
      <w:r w:rsidRPr="00F5714B">
        <w:tab/>
        <w:t>UE includes information required for IMS call setup (e.g. contact address, SDP parameters like supported codecs etc.) in SIP REGISTER</w:t>
      </w:r>
    </w:p>
    <w:p w14:paraId="15469F85" w14:textId="74E27F8E" w:rsidR="00BE0AB3" w:rsidRDefault="00BE0AB3" w:rsidP="00BE0AB3">
      <w:pPr>
        <w:pStyle w:val="B1"/>
      </w:pPr>
      <w:r w:rsidRPr="00F5714B">
        <w:t>-</w:t>
      </w:r>
      <w:r w:rsidRPr="00F5714B">
        <w:tab/>
        <w:t>UE to support SI</w:t>
      </w:r>
      <w:r w:rsidR="00D01E09" w:rsidRPr="00F5714B">
        <w:t>P</w:t>
      </w:r>
      <w:r w:rsidRPr="00F5714B">
        <w:t xml:space="preserve"> session management using Gm* interface</w:t>
      </w:r>
    </w:p>
    <w:p w14:paraId="174FC2B1" w14:textId="0AA88B14" w:rsidR="006F6BEB" w:rsidRPr="00F5714B" w:rsidRDefault="006F6BEB" w:rsidP="00BE0AB3">
      <w:pPr>
        <w:pStyle w:val="B1"/>
      </w:pPr>
      <w:r w:rsidRPr="006F6BEB">
        <w:t>-</w:t>
      </w:r>
      <w:r w:rsidRPr="006F6BEB">
        <w:tab/>
        <w:t xml:space="preserve">UE </w:t>
      </w:r>
      <w:r>
        <w:t>establishes</w:t>
      </w:r>
      <w:r w:rsidRPr="006F6BEB">
        <w:t xml:space="preserve"> a non-IP PDN </w:t>
      </w:r>
      <w:r>
        <w:t>connection for</w:t>
      </w:r>
      <w:r w:rsidRPr="006F6BEB">
        <w:t xml:space="preserve"> IMS</w:t>
      </w:r>
      <w:r>
        <w:t xml:space="preserve"> services</w:t>
      </w:r>
      <w:r w:rsidRPr="006F6BEB">
        <w:t>.</w:t>
      </w:r>
    </w:p>
    <w:p w14:paraId="6AA396EC" w14:textId="0E34A4AE" w:rsidR="004C0F06" w:rsidRPr="00F5714B" w:rsidRDefault="00BE0AB3" w:rsidP="004C0F06">
      <w:pPr>
        <w:rPr>
          <w:lang w:eastAsia="zh-CN"/>
        </w:rPr>
      </w:pPr>
      <w:r w:rsidRPr="00F5714B">
        <w:rPr>
          <w:lang w:eastAsia="zh-CN"/>
        </w:rPr>
        <w:t>P-CSCF</w:t>
      </w:r>
      <w:r w:rsidR="004C0F06" w:rsidRPr="00F5714B">
        <w:rPr>
          <w:lang w:eastAsia="zh-CN"/>
        </w:rPr>
        <w:t>:</w:t>
      </w:r>
    </w:p>
    <w:p w14:paraId="20E1C8E8" w14:textId="5F8B0C80" w:rsidR="004C0F06" w:rsidRPr="00F5714B" w:rsidRDefault="00BE0AB3" w:rsidP="00BE0AB3">
      <w:pPr>
        <w:pStyle w:val="B1"/>
      </w:pPr>
      <w:r w:rsidRPr="00F5714B">
        <w:rPr>
          <w:lang w:eastAsia="zh-CN"/>
        </w:rPr>
        <w:t>-</w:t>
      </w:r>
      <w:r w:rsidRPr="00F5714B">
        <w:rPr>
          <w:lang w:eastAsia="zh-CN"/>
        </w:rPr>
        <w:tab/>
        <w:t xml:space="preserve">Support receiving from the UE an indication for Gm* support and </w:t>
      </w:r>
      <w:r w:rsidRPr="00F5714B">
        <w:t>information required for IMS call setup (e.g. contact address, SDP parameters like supported codecs etc.) in SIP REGISTER</w:t>
      </w:r>
    </w:p>
    <w:p w14:paraId="56CBFD78" w14:textId="57A1F9CF" w:rsidR="00BE0AB3" w:rsidRPr="00F5714B" w:rsidRDefault="00BE0AB3" w:rsidP="00BE0AB3">
      <w:pPr>
        <w:pStyle w:val="B1"/>
      </w:pPr>
      <w:r w:rsidRPr="00F5714B">
        <w:t>-</w:t>
      </w:r>
      <w:r w:rsidRPr="00F5714B">
        <w:tab/>
        <w:t>Convert Gm* SIP messages received from UE to SIP message compliant to TS 24.229 [x] before sending to the S-CSCF. If UEs SDP is pre-configured, the P-CSCF shall include the information in the SIP message.</w:t>
      </w:r>
    </w:p>
    <w:p w14:paraId="2D3621E5" w14:textId="518FD980" w:rsidR="00BE0AB3" w:rsidRPr="00F5714B" w:rsidRDefault="00BE0AB3" w:rsidP="00BE0AB3">
      <w:pPr>
        <w:pStyle w:val="B1"/>
        <w:rPr>
          <w:lang w:eastAsia="zh-CN"/>
        </w:rPr>
      </w:pPr>
      <w:r w:rsidRPr="00F5714B">
        <w:t>-</w:t>
      </w:r>
      <w:r w:rsidRPr="00F5714B">
        <w:tab/>
        <w:t xml:space="preserve">Convert SIP messages received from S-CSCF to Gm* SIP message before sending to the UE. Not all SIP messages are sent to the UE. For some SIP messages (e.g. TRYING, PRACK etc) are handled by the user agent at the P-CSCF </w:t>
      </w:r>
      <w:r w:rsidR="00D01E09" w:rsidRPr="00F5714B">
        <w:t>and not forwarded to the UE over Gm*.</w:t>
      </w:r>
    </w:p>
    <w:p w14:paraId="107D87BC" w14:textId="77777777" w:rsidR="006F6BEB" w:rsidRPr="00F5714B" w:rsidRDefault="006F6BEB" w:rsidP="006F6BEB">
      <w:pPr>
        <w:rPr>
          <w:lang w:eastAsia="zh-CN"/>
        </w:rPr>
      </w:pPr>
      <w:r>
        <w:rPr>
          <w:lang w:eastAsia="zh-CN"/>
        </w:rPr>
        <w:t>P-GW</w:t>
      </w:r>
      <w:r w:rsidRPr="00F5714B">
        <w:rPr>
          <w:lang w:eastAsia="zh-CN"/>
        </w:rPr>
        <w:t>:</w:t>
      </w:r>
    </w:p>
    <w:p w14:paraId="3ACCEA2D" w14:textId="7E3C609F" w:rsidR="006F6BEB" w:rsidRDefault="006F6BEB" w:rsidP="006F6BEB">
      <w:pPr>
        <w:pStyle w:val="B1"/>
        <w:rPr>
          <w:lang w:eastAsia="zh-CN"/>
        </w:rPr>
      </w:pPr>
      <w:r w:rsidRPr="00F5714B">
        <w:rPr>
          <w:lang w:eastAsia="zh-CN"/>
        </w:rPr>
        <w:t>-</w:t>
      </w:r>
      <w:r w:rsidRPr="00F5714B">
        <w:rPr>
          <w:lang w:eastAsia="zh-CN"/>
        </w:rPr>
        <w:tab/>
      </w:r>
      <w:r>
        <w:rPr>
          <w:lang w:eastAsia="zh-CN"/>
        </w:rPr>
        <w:t xml:space="preserve">upon the reception of a non-IP </w:t>
      </w:r>
      <w:r>
        <w:t xml:space="preserve">PDN </w:t>
      </w:r>
      <w:r>
        <w:t xml:space="preserve">connection </w:t>
      </w:r>
      <w:r>
        <w:t xml:space="preserve">request, P-GW performs the establishment of </w:t>
      </w:r>
      <w:r w:rsidRPr="00AC3C8E">
        <w:t xml:space="preserve">a non-IP PDN </w:t>
      </w:r>
      <w:r>
        <w:t xml:space="preserve">and provides an IP address to the UE that can be used for the </w:t>
      </w:r>
      <w:proofErr w:type="spellStart"/>
      <w:r>
        <w:t>signaling</w:t>
      </w:r>
      <w:proofErr w:type="spellEnd"/>
      <w:r>
        <w:t xml:space="preserve"> with the IMS</w:t>
      </w:r>
    </w:p>
    <w:p w14:paraId="624080A2" w14:textId="77777777" w:rsidR="006F6BEB" w:rsidRDefault="006F6BEB" w:rsidP="006F6BEB">
      <w:pPr>
        <w:pStyle w:val="B1"/>
        <w:rPr>
          <w:lang w:eastAsia="zh-CN"/>
        </w:rPr>
      </w:pPr>
      <w:r w:rsidRPr="00F5714B">
        <w:rPr>
          <w:lang w:eastAsia="zh-CN"/>
        </w:rPr>
        <w:t>-</w:t>
      </w:r>
      <w:r w:rsidRPr="00F5714B">
        <w:rPr>
          <w:lang w:eastAsia="zh-CN"/>
        </w:rPr>
        <w:tab/>
      </w:r>
      <w:r w:rsidRPr="00F5714B">
        <w:t>add</w:t>
      </w:r>
      <w:r>
        <w:t>s</w:t>
      </w:r>
      <w:r w:rsidRPr="00F5714B">
        <w:t xml:space="preserve"> the UDP/IP </w:t>
      </w:r>
      <w:r>
        <w:t xml:space="preserve">header in the packets received from the UE when their destination is the P-CSCF (i.e., for IMS control </w:t>
      </w:r>
      <w:proofErr w:type="spellStart"/>
      <w:r>
        <w:t>signaling</w:t>
      </w:r>
      <w:proofErr w:type="spellEnd"/>
      <w:r>
        <w:t>) or the IMS-AGW (for IMS voice traffic) and forwards the packets to the target destination</w:t>
      </w:r>
    </w:p>
    <w:p w14:paraId="5F93C135" w14:textId="77777777" w:rsidR="006F6BEB" w:rsidRPr="00F5714B" w:rsidRDefault="006F6BEB" w:rsidP="006F6BEB">
      <w:pPr>
        <w:pStyle w:val="B1"/>
      </w:pPr>
      <w:r w:rsidRPr="00F5714B">
        <w:rPr>
          <w:lang w:eastAsia="zh-CN"/>
        </w:rPr>
        <w:t>-</w:t>
      </w:r>
      <w:r w:rsidRPr="00F5714B">
        <w:rPr>
          <w:lang w:eastAsia="zh-CN"/>
        </w:rPr>
        <w:tab/>
      </w:r>
      <w:r>
        <w:t>removes</w:t>
      </w:r>
      <w:r w:rsidRPr="00F5714B">
        <w:t xml:space="preserve"> the UDP/IP </w:t>
      </w:r>
      <w:r>
        <w:t xml:space="preserve">header from the packets received from the P-CSCF (i.e., for IMS control </w:t>
      </w:r>
      <w:proofErr w:type="spellStart"/>
      <w:r>
        <w:t>signaling</w:t>
      </w:r>
      <w:proofErr w:type="spellEnd"/>
      <w:r>
        <w:t>) or the IMS-AGW (for IMS voice traffic) that should be transmitted to the UE via the non-IP PDN and forwards the data packets to the target UE.</w:t>
      </w:r>
    </w:p>
    <w:p w14:paraId="43428B54" w14:textId="77777777" w:rsidR="000836C4" w:rsidRPr="00F5714B" w:rsidRDefault="000836C4" w:rsidP="006F4B59">
      <w:pPr>
        <w:pStyle w:val="EditorsNote"/>
        <w:rPr>
          <w:rStyle w:val="normaltextrun"/>
          <w:color w:val="auto"/>
          <w:shd w:val="clear" w:color="auto" w:fill="FFFFFF"/>
        </w:rPr>
      </w:pPr>
    </w:p>
    <w:p w14:paraId="7EC1B1D0" w14:textId="096CB783" w:rsidR="3B3D26B1" w:rsidRPr="006C329E" w:rsidRDefault="5D9DA071" w:rsidP="00FA1F62">
      <w:pPr>
        <w:ind w:left="283" w:hanging="283"/>
        <w:jc w:val="center"/>
        <w:rPr>
          <w:rStyle w:val="normaltextrun"/>
          <w:color w:val="FF0000"/>
        </w:rPr>
      </w:pPr>
      <w:r w:rsidRPr="006C329E">
        <w:rPr>
          <w:rFonts w:eastAsia="Times New Roman"/>
          <w:color w:val="FF0000"/>
          <w:sz w:val="40"/>
          <w:szCs w:val="40"/>
        </w:rPr>
        <w:t>*** END of changes ***</w:t>
      </w:r>
    </w:p>
    <w:sectPr w:rsidR="3B3D26B1" w:rsidRPr="006C329E" w:rsidSect="00200F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6873" w14:textId="77777777" w:rsidR="00A940C5" w:rsidRDefault="00A940C5">
      <w:r>
        <w:separator/>
      </w:r>
    </w:p>
  </w:endnote>
  <w:endnote w:type="continuationSeparator" w:id="0">
    <w:p w14:paraId="6AC6FF34" w14:textId="77777777" w:rsidR="00A940C5" w:rsidRDefault="00A940C5">
      <w:r>
        <w:continuationSeparator/>
      </w:r>
    </w:p>
  </w:endnote>
  <w:endnote w:type="continuationNotice" w:id="1">
    <w:p w14:paraId="06DD1C17"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25F5" w14:textId="77777777" w:rsidR="00A940C5" w:rsidRDefault="00A940C5">
      <w:r>
        <w:separator/>
      </w:r>
    </w:p>
  </w:footnote>
  <w:footnote w:type="continuationSeparator" w:id="0">
    <w:p w14:paraId="4555773F" w14:textId="77777777" w:rsidR="00A940C5" w:rsidRDefault="00A940C5">
      <w:r>
        <w:continuationSeparator/>
      </w:r>
    </w:p>
  </w:footnote>
  <w:footnote w:type="continuationNotice" w:id="1">
    <w:p w14:paraId="108F80A3"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F37DB"/>
    <w:multiLevelType w:val="hybridMultilevel"/>
    <w:tmpl w:val="E0DCF150"/>
    <w:lvl w:ilvl="0" w:tplc="7314202E">
      <w:start w:val="2"/>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2"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5976D8"/>
    <w:multiLevelType w:val="hybridMultilevel"/>
    <w:tmpl w:val="4886C36C"/>
    <w:lvl w:ilvl="0" w:tplc="AF8298B8">
      <w:start w:val="2"/>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0" w15:restartNumberingAfterBreak="0">
    <w:nsid w:val="44315D03"/>
    <w:multiLevelType w:val="hybridMultilevel"/>
    <w:tmpl w:val="5A76F1F4"/>
    <w:lvl w:ilvl="0" w:tplc="2812BB98">
      <w:start w:val="2"/>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C45386E"/>
    <w:multiLevelType w:val="hybridMultilevel"/>
    <w:tmpl w:val="8CD69ABA"/>
    <w:lvl w:ilvl="0" w:tplc="4BEC14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D882EC5"/>
    <w:multiLevelType w:val="multilevel"/>
    <w:tmpl w:val="F718EB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123E42"/>
    <w:multiLevelType w:val="multilevel"/>
    <w:tmpl w:val="DD3AA78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30"/>
  </w:num>
  <w:num w:numId="5" w16cid:durableId="1601789818">
    <w:abstractNumId w:val="36"/>
  </w:num>
  <w:num w:numId="6" w16cid:durableId="1535342352">
    <w:abstractNumId w:val="17"/>
  </w:num>
  <w:num w:numId="7" w16cid:durableId="823156989">
    <w:abstractNumId w:val="34"/>
  </w:num>
  <w:num w:numId="8" w16cid:durableId="1069620188">
    <w:abstractNumId w:val="5"/>
  </w:num>
  <w:num w:numId="9" w16cid:durableId="1834102117">
    <w:abstractNumId w:val="21"/>
  </w:num>
  <w:num w:numId="10" w16cid:durableId="1467313140">
    <w:abstractNumId w:val="4"/>
  </w:num>
  <w:num w:numId="11" w16cid:durableId="1236431738">
    <w:abstractNumId w:val="11"/>
  </w:num>
  <w:num w:numId="12" w16cid:durableId="588075529">
    <w:abstractNumId w:val="23"/>
  </w:num>
  <w:num w:numId="13" w16cid:durableId="1871259268">
    <w:abstractNumId w:val="8"/>
  </w:num>
  <w:num w:numId="14" w16cid:durableId="341591939">
    <w:abstractNumId w:val="31"/>
  </w:num>
  <w:num w:numId="15" w16cid:durableId="658310243">
    <w:abstractNumId w:val="28"/>
  </w:num>
  <w:num w:numId="16" w16cid:durableId="786850789">
    <w:abstractNumId w:val="39"/>
  </w:num>
  <w:num w:numId="17" w16cid:durableId="548229044">
    <w:abstractNumId w:val="32"/>
  </w:num>
  <w:num w:numId="18" w16cid:durableId="191765541">
    <w:abstractNumId w:val="33"/>
  </w:num>
  <w:num w:numId="19" w16cid:durableId="933364601">
    <w:abstractNumId w:val="15"/>
  </w:num>
  <w:num w:numId="20" w16cid:durableId="809902424">
    <w:abstractNumId w:val="18"/>
  </w:num>
  <w:num w:numId="21" w16cid:durableId="1618485531">
    <w:abstractNumId w:val="19"/>
  </w:num>
  <w:num w:numId="22" w16cid:durableId="910386493">
    <w:abstractNumId w:val="3"/>
  </w:num>
  <w:num w:numId="23" w16cid:durableId="1485195055">
    <w:abstractNumId w:val="26"/>
  </w:num>
  <w:num w:numId="24" w16cid:durableId="849488604">
    <w:abstractNumId w:val="14"/>
  </w:num>
  <w:num w:numId="25" w16cid:durableId="1640646355">
    <w:abstractNumId w:val="27"/>
  </w:num>
  <w:num w:numId="26" w16cid:durableId="546987496">
    <w:abstractNumId w:val="10"/>
  </w:num>
  <w:num w:numId="27" w16cid:durableId="1390224523">
    <w:abstractNumId w:val="35"/>
  </w:num>
  <w:num w:numId="28" w16cid:durableId="1115825248">
    <w:abstractNumId w:val="12"/>
  </w:num>
  <w:num w:numId="29" w16cid:durableId="574508647">
    <w:abstractNumId w:val="29"/>
  </w:num>
  <w:num w:numId="30" w16cid:durableId="23604204">
    <w:abstractNumId w:val="22"/>
  </w:num>
  <w:num w:numId="31" w16cid:durableId="262106585">
    <w:abstractNumId w:val="38"/>
  </w:num>
  <w:num w:numId="32" w16cid:durableId="210195469">
    <w:abstractNumId w:val="16"/>
  </w:num>
  <w:num w:numId="33" w16cid:durableId="944730356">
    <w:abstractNumId w:val="9"/>
  </w:num>
  <w:num w:numId="34" w16cid:durableId="1227108552">
    <w:abstractNumId w:val="2"/>
  </w:num>
  <w:num w:numId="35" w16cid:durableId="942759824">
    <w:abstractNumId w:val="7"/>
  </w:num>
  <w:num w:numId="36" w16cid:durableId="944114314">
    <w:abstractNumId w:val="37"/>
  </w:num>
  <w:num w:numId="37" w16cid:durableId="20704192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0914796">
    <w:abstractNumId w:val="24"/>
  </w:num>
  <w:num w:numId="39" w16cid:durableId="730153925">
    <w:abstractNumId w:val="20"/>
  </w:num>
  <w:num w:numId="40" w16cid:durableId="884753451">
    <w:abstractNumId w:val="13"/>
  </w:num>
  <w:num w:numId="41" w16cid:durableId="593054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kFAOgfaA0tAAAA"/>
  </w:docVars>
  <w:rsids>
    <w:rsidRoot w:val="004E213A"/>
    <w:rsid w:val="00000C02"/>
    <w:rsid w:val="00011BEC"/>
    <w:rsid w:val="00033397"/>
    <w:rsid w:val="00037A59"/>
    <w:rsid w:val="00040095"/>
    <w:rsid w:val="00044E05"/>
    <w:rsid w:val="000469D6"/>
    <w:rsid w:val="00051834"/>
    <w:rsid w:val="00054A22"/>
    <w:rsid w:val="0005565A"/>
    <w:rsid w:val="00057CE8"/>
    <w:rsid w:val="000615E4"/>
    <w:rsid w:val="00062023"/>
    <w:rsid w:val="00063198"/>
    <w:rsid w:val="000647F6"/>
    <w:rsid w:val="000655A6"/>
    <w:rsid w:val="00080512"/>
    <w:rsid w:val="000829DE"/>
    <w:rsid w:val="000836C4"/>
    <w:rsid w:val="000A28A6"/>
    <w:rsid w:val="000C47C3"/>
    <w:rsid w:val="000C6B78"/>
    <w:rsid w:val="000D58AB"/>
    <w:rsid w:val="000D7B6F"/>
    <w:rsid w:val="000E01F7"/>
    <w:rsid w:val="000F187F"/>
    <w:rsid w:val="000F407E"/>
    <w:rsid w:val="00100A19"/>
    <w:rsid w:val="00101F0E"/>
    <w:rsid w:val="0010381E"/>
    <w:rsid w:val="00107828"/>
    <w:rsid w:val="00110EF1"/>
    <w:rsid w:val="00113633"/>
    <w:rsid w:val="00123AD0"/>
    <w:rsid w:val="00124D46"/>
    <w:rsid w:val="00133525"/>
    <w:rsid w:val="00152A28"/>
    <w:rsid w:val="00165418"/>
    <w:rsid w:val="0018161B"/>
    <w:rsid w:val="00182034"/>
    <w:rsid w:val="00183D00"/>
    <w:rsid w:val="001852B1"/>
    <w:rsid w:val="0019655C"/>
    <w:rsid w:val="001A4C42"/>
    <w:rsid w:val="001A7420"/>
    <w:rsid w:val="001B0EA8"/>
    <w:rsid w:val="001B6637"/>
    <w:rsid w:val="001C21C3"/>
    <w:rsid w:val="001D02C2"/>
    <w:rsid w:val="001D04A1"/>
    <w:rsid w:val="001D0757"/>
    <w:rsid w:val="001E61AF"/>
    <w:rsid w:val="001F0C1D"/>
    <w:rsid w:val="001F1132"/>
    <w:rsid w:val="001F168B"/>
    <w:rsid w:val="00200D73"/>
    <w:rsid w:val="00200F9F"/>
    <w:rsid w:val="0020159A"/>
    <w:rsid w:val="00203D21"/>
    <w:rsid w:val="00205DBB"/>
    <w:rsid w:val="00212218"/>
    <w:rsid w:val="0021303E"/>
    <w:rsid w:val="002347A2"/>
    <w:rsid w:val="00263B6B"/>
    <w:rsid w:val="00265722"/>
    <w:rsid w:val="002675F0"/>
    <w:rsid w:val="002715B3"/>
    <w:rsid w:val="00272DE8"/>
    <w:rsid w:val="002760EE"/>
    <w:rsid w:val="00277E36"/>
    <w:rsid w:val="0028196A"/>
    <w:rsid w:val="00282024"/>
    <w:rsid w:val="00290FA7"/>
    <w:rsid w:val="00297C55"/>
    <w:rsid w:val="002A2954"/>
    <w:rsid w:val="002B256D"/>
    <w:rsid w:val="002B6339"/>
    <w:rsid w:val="002C49C2"/>
    <w:rsid w:val="002E00EE"/>
    <w:rsid w:val="002E20E2"/>
    <w:rsid w:val="002E7309"/>
    <w:rsid w:val="002F2815"/>
    <w:rsid w:val="00304620"/>
    <w:rsid w:val="003131F8"/>
    <w:rsid w:val="003172DC"/>
    <w:rsid w:val="00320A9E"/>
    <w:rsid w:val="003214D5"/>
    <w:rsid w:val="00321698"/>
    <w:rsid w:val="00325528"/>
    <w:rsid w:val="0034209C"/>
    <w:rsid w:val="003501F0"/>
    <w:rsid w:val="0035462D"/>
    <w:rsid w:val="00356555"/>
    <w:rsid w:val="003634DB"/>
    <w:rsid w:val="00365490"/>
    <w:rsid w:val="0036650C"/>
    <w:rsid w:val="00372C1A"/>
    <w:rsid w:val="00373EA9"/>
    <w:rsid w:val="00374880"/>
    <w:rsid w:val="003765B8"/>
    <w:rsid w:val="003852AE"/>
    <w:rsid w:val="003867BF"/>
    <w:rsid w:val="00393610"/>
    <w:rsid w:val="003A3A3B"/>
    <w:rsid w:val="003A4958"/>
    <w:rsid w:val="003B08AB"/>
    <w:rsid w:val="003B1554"/>
    <w:rsid w:val="003B176A"/>
    <w:rsid w:val="003B2C1C"/>
    <w:rsid w:val="003C3971"/>
    <w:rsid w:val="003D1E13"/>
    <w:rsid w:val="003D2D1A"/>
    <w:rsid w:val="003D3A10"/>
    <w:rsid w:val="003E10E9"/>
    <w:rsid w:val="003F674D"/>
    <w:rsid w:val="00400657"/>
    <w:rsid w:val="00401B3B"/>
    <w:rsid w:val="004025FB"/>
    <w:rsid w:val="00411DC6"/>
    <w:rsid w:val="00412AC2"/>
    <w:rsid w:val="00423334"/>
    <w:rsid w:val="00424005"/>
    <w:rsid w:val="0042655C"/>
    <w:rsid w:val="00430C0E"/>
    <w:rsid w:val="00432EAD"/>
    <w:rsid w:val="004345EC"/>
    <w:rsid w:val="00435E31"/>
    <w:rsid w:val="00445111"/>
    <w:rsid w:val="004509F4"/>
    <w:rsid w:val="004550DD"/>
    <w:rsid w:val="00465515"/>
    <w:rsid w:val="00470570"/>
    <w:rsid w:val="00474458"/>
    <w:rsid w:val="00487715"/>
    <w:rsid w:val="00492C68"/>
    <w:rsid w:val="00497225"/>
    <w:rsid w:val="0049751D"/>
    <w:rsid w:val="004A0493"/>
    <w:rsid w:val="004B07F6"/>
    <w:rsid w:val="004C0F06"/>
    <w:rsid w:val="004C30AC"/>
    <w:rsid w:val="004D15E5"/>
    <w:rsid w:val="004D3578"/>
    <w:rsid w:val="004D424F"/>
    <w:rsid w:val="004E213A"/>
    <w:rsid w:val="004F0988"/>
    <w:rsid w:val="004F1229"/>
    <w:rsid w:val="004F2CDE"/>
    <w:rsid w:val="004F3340"/>
    <w:rsid w:val="00500988"/>
    <w:rsid w:val="005031FD"/>
    <w:rsid w:val="005042F6"/>
    <w:rsid w:val="00511134"/>
    <w:rsid w:val="005114E0"/>
    <w:rsid w:val="00516B57"/>
    <w:rsid w:val="00522F1D"/>
    <w:rsid w:val="00523C87"/>
    <w:rsid w:val="00524FB4"/>
    <w:rsid w:val="0053388B"/>
    <w:rsid w:val="0053504F"/>
    <w:rsid w:val="00535773"/>
    <w:rsid w:val="00543E6C"/>
    <w:rsid w:val="00555810"/>
    <w:rsid w:val="00565087"/>
    <w:rsid w:val="00575556"/>
    <w:rsid w:val="00575D2B"/>
    <w:rsid w:val="00580A37"/>
    <w:rsid w:val="00594270"/>
    <w:rsid w:val="00597B11"/>
    <w:rsid w:val="005A6ECA"/>
    <w:rsid w:val="005B30B1"/>
    <w:rsid w:val="005D2E01"/>
    <w:rsid w:val="005D380B"/>
    <w:rsid w:val="005D4E7D"/>
    <w:rsid w:val="005D7526"/>
    <w:rsid w:val="005E4BB2"/>
    <w:rsid w:val="005F788A"/>
    <w:rsid w:val="00602AEA"/>
    <w:rsid w:val="006045F5"/>
    <w:rsid w:val="00605B1D"/>
    <w:rsid w:val="006106E5"/>
    <w:rsid w:val="00614FDF"/>
    <w:rsid w:val="0061533A"/>
    <w:rsid w:val="006271FA"/>
    <w:rsid w:val="0063543D"/>
    <w:rsid w:val="0064599F"/>
    <w:rsid w:val="00647114"/>
    <w:rsid w:val="006560B3"/>
    <w:rsid w:val="00656E98"/>
    <w:rsid w:val="006640BC"/>
    <w:rsid w:val="00671D70"/>
    <w:rsid w:val="006737ED"/>
    <w:rsid w:val="00673EF4"/>
    <w:rsid w:val="00677384"/>
    <w:rsid w:val="00680420"/>
    <w:rsid w:val="006825C8"/>
    <w:rsid w:val="006912E9"/>
    <w:rsid w:val="00697AD3"/>
    <w:rsid w:val="006A323F"/>
    <w:rsid w:val="006A4AF4"/>
    <w:rsid w:val="006B2CF9"/>
    <w:rsid w:val="006B30D0"/>
    <w:rsid w:val="006B5980"/>
    <w:rsid w:val="006B6A44"/>
    <w:rsid w:val="006C329E"/>
    <w:rsid w:val="006C3D95"/>
    <w:rsid w:val="006D6421"/>
    <w:rsid w:val="006E54D9"/>
    <w:rsid w:val="006E5C86"/>
    <w:rsid w:val="006F4636"/>
    <w:rsid w:val="006F4B59"/>
    <w:rsid w:val="006F6BEB"/>
    <w:rsid w:val="00701116"/>
    <w:rsid w:val="0070373F"/>
    <w:rsid w:val="00703D15"/>
    <w:rsid w:val="0070431C"/>
    <w:rsid w:val="0071174C"/>
    <w:rsid w:val="00713C44"/>
    <w:rsid w:val="00717360"/>
    <w:rsid w:val="0072147D"/>
    <w:rsid w:val="00734A5B"/>
    <w:rsid w:val="0074026F"/>
    <w:rsid w:val="00740B5E"/>
    <w:rsid w:val="007429F6"/>
    <w:rsid w:val="007440DF"/>
    <w:rsid w:val="00744E76"/>
    <w:rsid w:val="00765E07"/>
    <w:rsid w:val="00765EA3"/>
    <w:rsid w:val="00773F9B"/>
    <w:rsid w:val="00774DA4"/>
    <w:rsid w:val="00781F0F"/>
    <w:rsid w:val="007825CD"/>
    <w:rsid w:val="007842E6"/>
    <w:rsid w:val="00787770"/>
    <w:rsid w:val="00794958"/>
    <w:rsid w:val="007B0F35"/>
    <w:rsid w:val="007B343A"/>
    <w:rsid w:val="007B4AC3"/>
    <w:rsid w:val="007B600E"/>
    <w:rsid w:val="007B7035"/>
    <w:rsid w:val="007C56F1"/>
    <w:rsid w:val="007C6819"/>
    <w:rsid w:val="007F0F4A"/>
    <w:rsid w:val="007F71CF"/>
    <w:rsid w:val="008028A4"/>
    <w:rsid w:val="00810242"/>
    <w:rsid w:val="00814C55"/>
    <w:rsid w:val="00822E86"/>
    <w:rsid w:val="00824A29"/>
    <w:rsid w:val="00830747"/>
    <w:rsid w:val="00832D49"/>
    <w:rsid w:val="00846658"/>
    <w:rsid w:val="0085262D"/>
    <w:rsid w:val="008673B0"/>
    <w:rsid w:val="008768CA"/>
    <w:rsid w:val="00886434"/>
    <w:rsid w:val="00897385"/>
    <w:rsid w:val="008A031E"/>
    <w:rsid w:val="008B739E"/>
    <w:rsid w:val="008C11D7"/>
    <w:rsid w:val="008C3435"/>
    <w:rsid w:val="008C384C"/>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AAD"/>
    <w:rsid w:val="00933FB0"/>
    <w:rsid w:val="00942EC2"/>
    <w:rsid w:val="0094396A"/>
    <w:rsid w:val="00950F46"/>
    <w:rsid w:val="009519C8"/>
    <w:rsid w:val="009578A6"/>
    <w:rsid w:val="009602F8"/>
    <w:rsid w:val="0097230E"/>
    <w:rsid w:val="009723D7"/>
    <w:rsid w:val="00974A5B"/>
    <w:rsid w:val="00982D6B"/>
    <w:rsid w:val="009914F2"/>
    <w:rsid w:val="00995012"/>
    <w:rsid w:val="009955DF"/>
    <w:rsid w:val="009977D9"/>
    <w:rsid w:val="00997868"/>
    <w:rsid w:val="009A70F4"/>
    <w:rsid w:val="009B0726"/>
    <w:rsid w:val="009B5775"/>
    <w:rsid w:val="009C3867"/>
    <w:rsid w:val="009C7253"/>
    <w:rsid w:val="009D0FC9"/>
    <w:rsid w:val="009E2161"/>
    <w:rsid w:val="009E6D14"/>
    <w:rsid w:val="009F37B7"/>
    <w:rsid w:val="00A00472"/>
    <w:rsid w:val="00A0248D"/>
    <w:rsid w:val="00A040A7"/>
    <w:rsid w:val="00A10BFC"/>
    <w:rsid w:val="00A10F02"/>
    <w:rsid w:val="00A11E60"/>
    <w:rsid w:val="00A12B41"/>
    <w:rsid w:val="00A14016"/>
    <w:rsid w:val="00A16155"/>
    <w:rsid w:val="00A164B4"/>
    <w:rsid w:val="00A265AF"/>
    <w:rsid w:val="00A26956"/>
    <w:rsid w:val="00A27486"/>
    <w:rsid w:val="00A4466F"/>
    <w:rsid w:val="00A53724"/>
    <w:rsid w:val="00A56066"/>
    <w:rsid w:val="00A6371C"/>
    <w:rsid w:val="00A67999"/>
    <w:rsid w:val="00A73129"/>
    <w:rsid w:val="00A75038"/>
    <w:rsid w:val="00A77CB3"/>
    <w:rsid w:val="00A8013A"/>
    <w:rsid w:val="00A82346"/>
    <w:rsid w:val="00A92BA1"/>
    <w:rsid w:val="00A938EE"/>
    <w:rsid w:val="00A940C5"/>
    <w:rsid w:val="00A95A32"/>
    <w:rsid w:val="00A97D9F"/>
    <w:rsid w:val="00AA03E2"/>
    <w:rsid w:val="00AA6B1D"/>
    <w:rsid w:val="00AB24A3"/>
    <w:rsid w:val="00AB457E"/>
    <w:rsid w:val="00AB4A5D"/>
    <w:rsid w:val="00AC1074"/>
    <w:rsid w:val="00AC6BC6"/>
    <w:rsid w:val="00AD3494"/>
    <w:rsid w:val="00AD5A5C"/>
    <w:rsid w:val="00AD6BCE"/>
    <w:rsid w:val="00AD6F2C"/>
    <w:rsid w:val="00AE09FB"/>
    <w:rsid w:val="00AE65E2"/>
    <w:rsid w:val="00AE6764"/>
    <w:rsid w:val="00AF1460"/>
    <w:rsid w:val="00B05DE6"/>
    <w:rsid w:val="00B1233B"/>
    <w:rsid w:val="00B15449"/>
    <w:rsid w:val="00B274DC"/>
    <w:rsid w:val="00B319D0"/>
    <w:rsid w:val="00B341DF"/>
    <w:rsid w:val="00B36E72"/>
    <w:rsid w:val="00B37F58"/>
    <w:rsid w:val="00B474DA"/>
    <w:rsid w:val="00B5477F"/>
    <w:rsid w:val="00B5517B"/>
    <w:rsid w:val="00B55B49"/>
    <w:rsid w:val="00B6542E"/>
    <w:rsid w:val="00B675FF"/>
    <w:rsid w:val="00B730FE"/>
    <w:rsid w:val="00B817CE"/>
    <w:rsid w:val="00B92D4F"/>
    <w:rsid w:val="00B93086"/>
    <w:rsid w:val="00BA19ED"/>
    <w:rsid w:val="00BA2659"/>
    <w:rsid w:val="00BA4382"/>
    <w:rsid w:val="00BA4B8D"/>
    <w:rsid w:val="00BB048F"/>
    <w:rsid w:val="00BB25CD"/>
    <w:rsid w:val="00BB3015"/>
    <w:rsid w:val="00BC0F7D"/>
    <w:rsid w:val="00BC4F62"/>
    <w:rsid w:val="00BC5E69"/>
    <w:rsid w:val="00BD65A3"/>
    <w:rsid w:val="00BD7D31"/>
    <w:rsid w:val="00BE0AB3"/>
    <w:rsid w:val="00BE3255"/>
    <w:rsid w:val="00BE6179"/>
    <w:rsid w:val="00BF128E"/>
    <w:rsid w:val="00C04813"/>
    <w:rsid w:val="00C063C5"/>
    <w:rsid w:val="00C074DD"/>
    <w:rsid w:val="00C11119"/>
    <w:rsid w:val="00C1496A"/>
    <w:rsid w:val="00C22B28"/>
    <w:rsid w:val="00C2353D"/>
    <w:rsid w:val="00C249A7"/>
    <w:rsid w:val="00C33079"/>
    <w:rsid w:val="00C357E1"/>
    <w:rsid w:val="00C4468C"/>
    <w:rsid w:val="00C45231"/>
    <w:rsid w:val="00C52E44"/>
    <w:rsid w:val="00C5494E"/>
    <w:rsid w:val="00C551FF"/>
    <w:rsid w:val="00C64929"/>
    <w:rsid w:val="00C657BF"/>
    <w:rsid w:val="00C72833"/>
    <w:rsid w:val="00C72F5E"/>
    <w:rsid w:val="00C767A7"/>
    <w:rsid w:val="00C80F1D"/>
    <w:rsid w:val="00C83C4C"/>
    <w:rsid w:val="00C852B3"/>
    <w:rsid w:val="00C91962"/>
    <w:rsid w:val="00C935C7"/>
    <w:rsid w:val="00C93F40"/>
    <w:rsid w:val="00CA3D0C"/>
    <w:rsid w:val="00CA78BD"/>
    <w:rsid w:val="00CB6C7D"/>
    <w:rsid w:val="00CC1CBE"/>
    <w:rsid w:val="00CC206B"/>
    <w:rsid w:val="00CC5890"/>
    <w:rsid w:val="00CC689E"/>
    <w:rsid w:val="00CD5820"/>
    <w:rsid w:val="00CE47E7"/>
    <w:rsid w:val="00CF098F"/>
    <w:rsid w:val="00CF1E85"/>
    <w:rsid w:val="00D01E09"/>
    <w:rsid w:val="00D02828"/>
    <w:rsid w:val="00D030EB"/>
    <w:rsid w:val="00D13E80"/>
    <w:rsid w:val="00D34633"/>
    <w:rsid w:val="00D3523F"/>
    <w:rsid w:val="00D35E0A"/>
    <w:rsid w:val="00D408D4"/>
    <w:rsid w:val="00D45A36"/>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1F76"/>
    <w:rsid w:val="00DA70C5"/>
    <w:rsid w:val="00DA7A03"/>
    <w:rsid w:val="00DB1818"/>
    <w:rsid w:val="00DB314A"/>
    <w:rsid w:val="00DB33A4"/>
    <w:rsid w:val="00DC309B"/>
    <w:rsid w:val="00DC4DA2"/>
    <w:rsid w:val="00DD08A6"/>
    <w:rsid w:val="00DD4C17"/>
    <w:rsid w:val="00DD55D3"/>
    <w:rsid w:val="00DD74A5"/>
    <w:rsid w:val="00DE1E11"/>
    <w:rsid w:val="00DE2BAC"/>
    <w:rsid w:val="00DE5549"/>
    <w:rsid w:val="00DF2176"/>
    <w:rsid w:val="00DF2B1F"/>
    <w:rsid w:val="00DF2DC0"/>
    <w:rsid w:val="00DF4AB2"/>
    <w:rsid w:val="00DF53CC"/>
    <w:rsid w:val="00DF62CD"/>
    <w:rsid w:val="00E009D9"/>
    <w:rsid w:val="00E07291"/>
    <w:rsid w:val="00E16509"/>
    <w:rsid w:val="00E23323"/>
    <w:rsid w:val="00E329A2"/>
    <w:rsid w:val="00E36F2D"/>
    <w:rsid w:val="00E40997"/>
    <w:rsid w:val="00E42506"/>
    <w:rsid w:val="00E44582"/>
    <w:rsid w:val="00E71B60"/>
    <w:rsid w:val="00E720A5"/>
    <w:rsid w:val="00E7583C"/>
    <w:rsid w:val="00E77645"/>
    <w:rsid w:val="00E84895"/>
    <w:rsid w:val="00EA15B0"/>
    <w:rsid w:val="00EA2E13"/>
    <w:rsid w:val="00EA4E7F"/>
    <w:rsid w:val="00EA5EA7"/>
    <w:rsid w:val="00EB5E3B"/>
    <w:rsid w:val="00EC4A25"/>
    <w:rsid w:val="00ED2AE0"/>
    <w:rsid w:val="00ED455D"/>
    <w:rsid w:val="00EE4567"/>
    <w:rsid w:val="00EF0742"/>
    <w:rsid w:val="00EF608C"/>
    <w:rsid w:val="00F01DE4"/>
    <w:rsid w:val="00F025A2"/>
    <w:rsid w:val="00F04712"/>
    <w:rsid w:val="00F05C2B"/>
    <w:rsid w:val="00F13360"/>
    <w:rsid w:val="00F1535D"/>
    <w:rsid w:val="00F2155D"/>
    <w:rsid w:val="00F22BFE"/>
    <w:rsid w:val="00F22EC7"/>
    <w:rsid w:val="00F26F03"/>
    <w:rsid w:val="00F325C8"/>
    <w:rsid w:val="00F3309D"/>
    <w:rsid w:val="00F34BBE"/>
    <w:rsid w:val="00F3722E"/>
    <w:rsid w:val="00F467DF"/>
    <w:rsid w:val="00F50CB8"/>
    <w:rsid w:val="00F544A8"/>
    <w:rsid w:val="00F5714B"/>
    <w:rsid w:val="00F61BE0"/>
    <w:rsid w:val="00F62221"/>
    <w:rsid w:val="00F63290"/>
    <w:rsid w:val="00F65159"/>
    <w:rsid w:val="00F653B8"/>
    <w:rsid w:val="00F736A6"/>
    <w:rsid w:val="00F73CD1"/>
    <w:rsid w:val="00F77E67"/>
    <w:rsid w:val="00F826E9"/>
    <w:rsid w:val="00F9008D"/>
    <w:rsid w:val="00FA0F32"/>
    <w:rsid w:val="00FA1266"/>
    <w:rsid w:val="00FA1F62"/>
    <w:rsid w:val="00FA2C3C"/>
    <w:rsid w:val="00FA78ED"/>
    <w:rsid w:val="00FB50A4"/>
    <w:rsid w:val="00FB528E"/>
    <w:rsid w:val="00FC1192"/>
    <w:rsid w:val="00FC4E42"/>
    <w:rsid w:val="00FD38B3"/>
    <w:rsid w:val="00FE0394"/>
    <w:rsid w:val="00FE13BB"/>
    <w:rsid w:val="00FF6DA4"/>
    <w:rsid w:val="00FF7D6B"/>
    <w:rsid w:val="087711DA"/>
    <w:rsid w:val="0E46B835"/>
    <w:rsid w:val="108774BB"/>
    <w:rsid w:val="12AEC352"/>
    <w:rsid w:val="1E500B8A"/>
    <w:rsid w:val="1EDDB0AB"/>
    <w:rsid w:val="2483EEF7"/>
    <w:rsid w:val="2AB8C307"/>
    <w:rsid w:val="2D35380D"/>
    <w:rsid w:val="360D0633"/>
    <w:rsid w:val="38F15B5C"/>
    <w:rsid w:val="3B3D26B1"/>
    <w:rsid w:val="541CEB9D"/>
    <w:rsid w:val="5D9DA071"/>
    <w:rsid w:val="62297892"/>
    <w:rsid w:val="646D754E"/>
    <w:rsid w:val="66F539C7"/>
    <w:rsid w:val="72023332"/>
    <w:rsid w:val="75EFD414"/>
    <w:rsid w:val="7BA7FC2F"/>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 w:type="paragraph" w:customStyle="1" w:styleId="xmsonormal">
    <w:name w:val="x_msonormal"/>
    <w:basedOn w:val="Normal"/>
    <w:rsid w:val="000F407E"/>
    <w:pPr>
      <w:spacing w:after="0"/>
    </w:pPr>
    <w:rPr>
      <w:rFonts w:ascii="Aptos" w:eastAsiaTheme="minorHAnsi" w:hAnsi="Aptos"/>
      <w:sz w:val="22"/>
      <w:szCs w:val="22"/>
      <w:lang w:val="en-IN" w:eastAsia="en-IN"/>
    </w:rPr>
  </w:style>
  <w:style w:type="paragraph" w:customStyle="1" w:styleId="xmsolistparagraph">
    <w:name w:val="x_msolistparagraph"/>
    <w:basedOn w:val="Normal"/>
    <w:rsid w:val="000F407E"/>
    <w:pPr>
      <w:spacing w:after="0"/>
      <w:ind w:left="720"/>
    </w:pPr>
    <w:rPr>
      <w:rFonts w:ascii="Aptos" w:eastAsiaTheme="minorHAnsi" w:hAnsi="Aptos"/>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RBI5PAMIO524-1616901215-47254</_dlc_DocId>
    <_dlc_DocIdUrl xmlns="71c5aaf6-e6ce-465b-b873-5148d2a4c105">
      <Url>https://nokia.sharepoint.com/sites/gxp/_layouts/15/DocIdRedir.aspx?ID=RBI5PAMIO524-1616901215-47254</Url>
      <Description>RBI5PAMIO524-1616901215-47254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3f2ce089-3858-4176-9a21-a30f9204848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217</TotalTime>
  <Pages>7</Pages>
  <Words>2351</Words>
  <Characters>11621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Pallab</cp:lastModifiedBy>
  <cp:revision>80</cp:revision>
  <cp:lastPrinted>2019-02-26T03:35:00Z</cp:lastPrinted>
  <dcterms:created xsi:type="dcterms:W3CDTF">2025-03-20T07:42:00Z</dcterms:created>
  <dcterms:modified xsi:type="dcterms:W3CDTF">2025-05-09T14:27:00Z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0eaf068a-a29d-44f9-bda2-dc8f9e6e381c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